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9A979F" w14:textId="725ED974" w:rsidR="004B1C68" w:rsidRPr="004B6819" w:rsidRDefault="004B1C68" w:rsidP="004B1C68">
      <w:pPr>
        <w:pStyle w:val="head-a"/>
        <w:rPr>
          <w:rStyle w:val="head-activityType"/>
          <w:color w:val="000000" w:themeColor="text1"/>
          <w:sz w:val="36"/>
          <w:szCs w:val="36"/>
        </w:rPr>
      </w:pPr>
      <w:r w:rsidRPr="004B6819">
        <w:rPr>
          <w:rStyle w:val="head-activityType"/>
          <w:color w:val="000000" w:themeColor="text1"/>
          <w:sz w:val="36"/>
          <w:szCs w:val="36"/>
        </w:rPr>
        <w:t xml:space="preserve">Unit </w:t>
      </w:r>
      <w:r w:rsidR="00C34299">
        <w:rPr>
          <w:rStyle w:val="head-activityType"/>
          <w:color w:val="000000" w:themeColor="text1"/>
          <w:sz w:val="36"/>
          <w:szCs w:val="36"/>
        </w:rPr>
        <w:t>6</w:t>
      </w:r>
      <w:r w:rsidRPr="004B6819">
        <w:rPr>
          <w:rStyle w:val="head-activityType"/>
          <w:color w:val="000000" w:themeColor="text1"/>
          <w:sz w:val="36"/>
          <w:szCs w:val="36"/>
        </w:rPr>
        <w:t xml:space="preserve"> </w:t>
      </w:r>
      <w:r w:rsidR="00664C86" w:rsidRPr="004B6819">
        <w:rPr>
          <w:rStyle w:val="head-activityType"/>
          <w:color w:val="000000" w:themeColor="text1"/>
          <w:sz w:val="36"/>
          <w:szCs w:val="36"/>
        </w:rPr>
        <w:t>t</w:t>
      </w:r>
      <w:r w:rsidRPr="004B6819">
        <w:rPr>
          <w:rStyle w:val="head-activityType"/>
          <w:color w:val="000000" w:themeColor="text1"/>
          <w:sz w:val="36"/>
          <w:szCs w:val="36"/>
        </w:rPr>
        <w:t>e</w:t>
      </w:r>
      <w:bookmarkStart w:id="0" w:name="_GoBack"/>
      <w:bookmarkEnd w:id="0"/>
      <w:r w:rsidRPr="004B6819">
        <w:rPr>
          <w:rStyle w:val="head-activityType"/>
          <w:color w:val="000000" w:themeColor="text1"/>
          <w:sz w:val="36"/>
          <w:szCs w:val="36"/>
        </w:rPr>
        <w:t>st</w:t>
      </w:r>
    </w:p>
    <w:p w14:paraId="6C55B541" w14:textId="2E9BCD7C" w:rsidR="005E0241" w:rsidRPr="00CD2C04" w:rsidRDefault="004B6819" w:rsidP="004B6819">
      <w:pPr>
        <w:pStyle w:val="head-a"/>
        <w:spacing w:after="240"/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923969F" wp14:editId="26796524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A887FB" w14:textId="77777777" w:rsidR="004B6819" w:rsidRPr="00E63C15" w:rsidRDefault="004B6819" w:rsidP="004B6819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E63C15"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Vocabulary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923969F" id="Rounded Rectangle 3" o:spid="_x0000_s1026" style="position:absolute;margin-left:0;margin-top:-.05pt;width:117.35pt;height:21.6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" fillcolor="#7f7f7f [1612]" stroked="f" strokeweight="1pt">
                <v:stroke joinstyle="miter"/>
                <v:textbox inset="0,0,0,0">
                  <w:txbxContent>
                    <w:p w14:paraId="70A887FB" w14:textId="77777777" w:rsidR="004B6819" w:rsidRPr="00E63C15" w:rsidRDefault="004B6819" w:rsidP="004B6819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 w:rsidRPr="00E63C15"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Vocabulary</w:t>
                      </w:r>
                    </w:p>
                  </w:txbxContent>
                </v:textbox>
              </v:roundrect>
            </w:pict>
          </mc:Fallback>
        </mc:AlternateContent>
      </w:r>
      <w:r w:rsidR="005E0241">
        <w:t>Vocabulary</w:t>
      </w:r>
    </w:p>
    <w:p w14:paraId="5C535B72" w14:textId="57E520A1" w:rsidR="006E36F7" w:rsidRDefault="006E36F7" w:rsidP="006E36F7">
      <w:pPr>
        <w:pStyle w:val="instruction"/>
      </w:pPr>
      <w:r>
        <w:t>1</w:t>
      </w:r>
      <w:r>
        <w:tab/>
      </w:r>
      <w:r w:rsidR="00206208" w:rsidRPr="00206208">
        <w:rPr>
          <w:lang w:val="en-US"/>
        </w:rPr>
        <w:t xml:space="preserve">Look and </w:t>
      </w:r>
      <w:r w:rsidR="002C781C">
        <w:rPr>
          <w:lang w:val="en-US"/>
        </w:rPr>
        <w:t>write</w:t>
      </w:r>
      <w:r w:rsidR="00206208" w:rsidRPr="00206208">
        <w:rPr>
          <w:lang w:val="en-US"/>
        </w:rPr>
        <w:t>.</w:t>
      </w:r>
    </w:p>
    <w:p w14:paraId="04E80C7E" w14:textId="4E2B38B3" w:rsidR="006E36F7" w:rsidRDefault="008626B3" w:rsidP="006E36F7">
      <w:pPr>
        <w:pStyle w:val="wordpool-text"/>
        <w:ind w:right="357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81120" behindDoc="0" locked="0" layoutInCell="1" allowOverlap="1" wp14:anchorId="6B2B05FD" wp14:editId="13703970">
                <wp:simplePos x="0" y="0"/>
                <wp:positionH relativeFrom="column">
                  <wp:posOffset>230886</wp:posOffset>
                </wp:positionH>
                <wp:positionV relativeFrom="paragraph">
                  <wp:posOffset>508254</wp:posOffset>
                </wp:positionV>
                <wp:extent cx="4633560" cy="3471264"/>
                <wp:effectExtent l="0" t="0" r="2540" b="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33560" cy="3471264"/>
                          <a:chOff x="0" y="0"/>
                          <a:chExt cx="4633560" cy="3471264"/>
                        </a:xfrm>
                      </wpg:grpSpPr>
                      <wps:wsp>
                        <wps:cNvPr id="1" name="Oval 1"/>
                        <wps:cNvSpPr/>
                        <wps:spPr>
                          <a:xfrm>
                            <a:off x="1325880" y="91440"/>
                            <a:ext cx="287951" cy="287980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9910140" w14:textId="04C8D8FF" w:rsidR="00B76D10" w:rsidRPr="00B76D10" w:rsidRDefault="00B76D10" w:rsidP="00B76D10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</w:rPr>
                              </w:pPr>
                              <w:r w:rsidRPr="00B76D10"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Oval 5"/>
                        <wps:cNvSpPr/>
                        <wps:spPr>
                          <a:xfrm>
                            <a:off x="1298448" y="1517904"/>
                            <a:ext cx="287951" cy="287980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BB030DB" w14:textId="7F9F4612" w:rsidR="00B76D10" w:rsidRPr="00B76D10" w:rsidRDefault="00B76D10" w:rsidP="00B76D10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b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Oval 7"/>
                        <wps:cNvSpPr/>
                        <wps:spPr>
                          <a:xfrm>
                            <a:off x="1760507" y="3113447"/>
                            <a:ext cx="287951" cy="287980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B1F16D0" w14:textId="497AC565" w:rsidR="00B76D10" w:rsidRPr="00B76D10" w:rsidRDefault="00B76D10" w:rsidP="00B76D10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b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Oval 8"/>
                        <wps:cNvSpPr/>
                        <wps:spPr>
                          <a:xfrm>
                            <a:off x="2706624" y="2898648"/>
                            <a:ext cx="287951" cy="287980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BBF83EC" w14:textId="031A8412" w:rsidR="00B76D10" w:rsidRPr="00B76D10" w:rsidRDefault="00B76D10" w:rsidP="00B76D10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b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Oval 9"/>
                        <wps:cNvSpPr/>
                        <wps:spPr>
                          <a:xfrm>
                            <a:off x="2002536" y="1517904"/>
                            <a:ext cx="287951" cy="287980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7ADE2B9" w14:textId="6925279F" w:rsidR="00B76D10" w:rsidRPr="00B76D10" w:rsidRDefault="00B76D10" w:rsidP="00B76D10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b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Oval 11"/>
                        <wps:cNvSpPr/>
                        <wps:spPr>
                          <a:xfrm>
                            <a:off x="2999232" y="0"/>
                            <a:ext cx="287951" cy="287980"/>
                          </a:xfrm>
                          <a:prstGeom prst="ellipse">
                            <a:avLst/>
                          </a:prstGeom>
                          <a:solidFill>
                            <a:schemeClr val="tx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02F50C9" w14:textId="392030D8" w:rsidR="00B76D10" w:rsidRPr="00B76D10" w:rsidRDefault="00B76D10" w:rsidP="00B76D10">
                              <w:pPr>
                                <w:jc w:val="center"/>
                                <w:rPr>
                                  <w:b/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b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Text Box 13"/>
                        <wps:cNvSpPr txBox="1"/>
                        <wps:spPr>
                          <a:xfrm>
                            <a:off x="3337560" y="54864"/>
                            <a:ext cx="1296000" cy="216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B0FB47D" w14:textId="2A1B4E48" w:rsidR="00934D85" w:rsidRPr="00934D85" w:rsidRDefault="00934D85" w:rsidP="00934D85">
                              <w:r w:rsidRPr="004C2303">
                                <w:rPr>
                                  <w:rStyle w:val="wol"/>
                                </w:rPr>
                                <w:t>                                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Text Box 14"/>
                        <wps:cNvSpPr txBox="1"/>
                        <wps:spPr>
                          <a:xfrm>
                            <a:off x="0" y="128016"/>
                            <a:ext cx="1296000" cy="216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0E2D9CF" w14:textId="77777777" w:rsidR="00934D85" w:rsidRPr="00934D85" w:rsidRDefault="00934D85" w:rsidP="00934D85">
                              <w:r w:rsidRPr="004C2303">
                                <w:rPr>
                                  <w:rStyle w:val="wol"/>
                                </w:rPr>
                                <w:t>                                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 Box 15"/>
                        <wps:cNvSpPr txBox="1"/>
                        <wps:spPr>
                          <a:xfrm>
                            <a:off x="521208" y="1856232"/>
                            <a:ext cx="1296000" cy="216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B7D1FE9" w14:textId="77777777" w:rsidR="00934D85" w:rsidRPr="00934D85" w:rsidRDefault="00934D85" w:rsidP="00934D85">
                              <w:r w:rsidRPr="004C2303">
                                <w:rPr>
                                  <w:rStyle w:val="wol"/>
                                </w:rPr>
                                <w:t>                                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Text Box 16"/>
                        <wps:cNvSpPr txBox="1"/>
                        <wps:spPr>
                          <a:xfrm>
                            <a:off x="1975104" y="1856232"/>
                            <a:ext cx="1296000" cy="216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8315D7E" w14:textId="77777777" w:rsidR="00934D85" w:rsidRPr="00934D85" w:rsidRDefault="00934D85" w:rsidP="00934D85">
                              <w:r w:rsidRPr="004C2303">
                                <w:rPr>
                                  <w:rStyle w:val="wol"/>
                                </w:rPr>
                                <w:t>                                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Text Box 17"/>
                        <wps:cNvSpPr txBox="1"/>
                        <wps:spPr>
                          <a:xfrm>
                            <a:off x="402336" y="3182112"/>
                            <a:ext cx="1296000" cy="216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8185112" w14:textId="77777777" w:rsidR="00934D85" w:rsidRPr="00934D85" w:rsidRDefault="00934D85" w:rsidP="00934D85">
                              <w:r w:rsidRPr="004C2303">
                                <w:rPr>
                                  <w:rStyle w:val="wol"/>
                                </w:rPr>
                                <w:t>                                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Text Box 18"/>
                        <wps:cNvSpPr txBox="1"/>
                        <wps:spPr>
                          <a:xfrm>
                            <a:off x="2633472" y="3255264"/>
                            <a:ext cx="1296000" cy="216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722FA21" w14:textId="77777777" w:rsidR="00934D85" w:rsidRPr="00934D85" w:rsidRDefault="00934D85" w:rsidP="00934D85">
                              <w:r w:rsidRPr="004C2303">
                                <w:rPr>
                                  <w:rStyle w:val="wol"/>
                                </w:rPr>
                                <w:t>                                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2B05FD" id="Group 19" o:spid="_x0000_s1027" style="position:absolute;left:0;text-align:left;margin-left:18.2pt;margin-top:40pt;width:364.85pt;height:273.35pt;z-index:251781120" coordsize="46335,3471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">
                <v:oval id="Oval 1" o:spid="_x0000_s1028" style="position:absolute;left:13258;top:914;width:2880;height:28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" fillcolor="black [3213]" strokecolor="white [3212]" strokeweight="1pt">
                  <v:stroke joinstyle="miter"/>
                  <v:textbox inset="0,0,0,0">
                    <w:txbxContent>
                      <w:p w14:paraId="39910140" w14:textId="04C8D8FF" w:rsidR="00B76D10" w:rsidRPr="00B76D10" w:rsidRDefault="00B76D10" w:rsidP="00B76D10">
                        <w:pPr>
                          <w:jc w:val="center"/>
                          <w:rPr>
                            <w:b/>
                            <w:color w:val="FFFFFF" w:themeColor="background1"/>
                          </w:rPr>
                        </w:pPr>
                        <w:r w:rsidRPr="00B76D10"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oval>
                <v:oval id="Oval 5" o:spid="_x0000_s1029" style="position:absolute;left:12984;top:15179;width:2879;height:287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" fillcolor="black [3213]" strokecolor="white [3212]" strokeweight="1pt">
                  <v:stroke joinstyle="miter"/>
                  <v:textbox inset="0,0,0,0">
                    <w:txbxContent>
                      <w:p w14:paraId="3BB030DB" w14:textId="7F9F4612" w:rsidR="00B76D10" w:rsidRPr="00B76D10" w:rsidRDefault="00B76D10" w:rsidP="00B76D10">
                        <w:pPr>
                          <w:jc w:val="center"/>
                          <w:rPr>
                            <w:b/>
                            <w:color w:val="FFFFFF" w:themeColor="background1"/>
                          </w:rPr>
                        </w:pPr>
                        <w:r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oval>
                <v:oval id="Oval 7" o:spid="_x0000_s1030" style="position:absolute;left:17605;top:31134;width:2879;height:28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" fillcolor="black [3213]" strokecolor="white [3212]" strokeweight="1pt">
                  <v:stroke joinstyle="miter"/>
                  <v:textbox inset="0,0,0,0">
                    <w:txbxContent>
                      <w:p w14:paraId="1B1F16D0" w14:textId="497AC565" w:rsidR="00B76D10" w:rsidRPr="00B76D10" w:rsidRDefault="00B76D10" w:rsidP="00B76D10">
                        <w:pPr>
                          <w:jc w:val="center"/>
                          <w:rPr>
                            <w:b/>
                            <w:color w:val="FFFFFF" w:themeColor="background1"/>
                          </w:rPr>
                        </w:pPr>
                        <w:r>
                          <w:rPr>
                            <w:b/>
                          </w:rPr>
                          <w:t>3</w:t>
                        </w:r>
                      </w:p>
                    </w:txbxContent>
                  </v:textbox>
                </v:oval>
                <v:oval id="Oval 8" o:spid="_x0000_s1031" style="position:absolute;left:27066;top:28986;width:2879;height:28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" fillcolor="black [3213]" strokecolor="white [3212]" strokeweight="1pt">
                  <v:stroke joinstyle="miter"/>
                  <v:textbox inset="0,0,0,0">
                    <w:txbxContent>
                      <w:p w14:paraId="7BBF83EC" w14:textId="031A8412" w:rsidR="00B76D10" w:rsidRPr="00B76D10" w:rsidRDefault="00B76D10" w:rsidP="00B76D10">
                        <w:pPr>
                          <w:jc w:val="center"/>
                          <w:rPr>
                            <w:b/>
                            <w:color w:val="FFFFFF" w:themeColor="background1"/>
                          </w:rPr>
                        </w:pPr>
                        <w:r>
                          <w:rPr>
                            <w:b/>
                          </w:rPr>
                          <w:t>5</w:t>
                        </w:r>
                      </w:p>
                    </w:txbxContent>
                  </v:textbox>
                </v:oval>
                <v:oval id="Oval 9" o:spid="_x0000_s1032" style="position:absolute;left:20025;top:15179;width:2879;height:287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" fillcolor="black [3213]" strokecolor="white [3212]" strokeweight="1pt">
                  <v:stroke joinstyle="miter"/>
                  <v:textbox inset="0,0,0,0">
                    <w:txbxContent>
                      <w:p w14:paraId="77ADE2B9" w14:textId="6925279F" w:rsidR="00B76D10" w:rsidRPr="00B76D10" w:rsidRDefault="00B76D10" w:rsidP="00B76D10">
                        <w:pPr>
                          <w:jc w:val="center"/>
                          <w:rPr>
                            <w:b/>
                            <w:color w:val="FFFFFF" w:themeColor="background1"/>
                          </w:rPr>
                        </w:pPr>
                        <w:r>
                          <w:rPr>
                            <w:b/>
                          </w:rPr>
                          <w:t>4</w:t>
                        </w:r>
                      </w:p>
                    </w:txbxContent>
                  </v:textbox>
                </v:oval>
                <v:oval id="Oval 11" o:spid="_x0000_s1033" style="position:absolute;left:29992;width:2879;height:287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" fillcolor="black [3213]" strokecolor="white [3212]" strokeweight="1pt">
                  <v:stroke joinstyle="miter"/>
                  <v:textbox inset="0,0,0,0">
                    <w:txbxContent>
                      <w:p w14:paraId="602F50C9" w14:textId="392030D8" w:rsidR="00B76D10" w:rsidRPr="00B76D10" w:rsidRDefault="00B76D10" w:rsidP="00B76D10">
                        <w:pPr>
                          <w:jc w:val="center"/>
                          <w:rPr>
                            <w:b/>
                            <w:color w:val="FFFFFF" w:themeColor="background1"/>
                          </w:rPr>
                        </w:pPr>
                        <w:r>
                          <w:rPr>
                            <w:b/>
                          </w:rPr>
                          <w:t>6</w:t>
                        </w:r>
                      </w:p>
                    </w:txbxContent>
                  </v:textbox>
                </v:oval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3" o:spid="_x0000_s1034" type="#_x0000_t202" style="position:absolute;left:33375;top:548;width:12960;height:216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" fillcolor="white [3212]" stroked="f" strokeweight=".5pt">
                  <v:textbox inset="2mm,0,0,0">
                    <w:txbxContent>
                      <w:p w14:paraId="6B0FB47D" w14:textId="2A1B4E48" w:rsidR="00934D85" w:rsidRPr="00934D85" w:rsidRDefault="00934D85" w:rsidP="00934D85">
                        <w:r w:rsidRPr="004C2303">
                          <w:rPr>
                            <w:rStyle w:val="wol"/>
                          </w:rPr>
                          <w:t>                                 </w:t>
                        </w:r>
                      </w:p>
                    </w:txbxContent>
                  </v:textbox>
                </v:shape>
                <v:shape id="Text Box 14" o:spid="_x0000_s1035" type="#_x0000_t202" style="position:absolute;top:1280;width:12960;height:216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" fillcolor="white [3212]" stroked="f" strokeweight=".5pt">
                  <v:textbox inset="2mm,0,0,0">
                    <w:txbxContent>
                      <w:p w14:paraId="60E2D9CF" w14:textId="77777777" w:rsidR="00934D85" w:rsidRPr="00934D85" w:rsidRDefault="00934D85" w:rsidP="00934D85">
                        <w:r w:rsidRPr="004C2303">
                          <w:rPr>
                            <w:rStyle w:val="wol"/>
                          </w:rPr>
                          <w:t>                                 </w:t>
                        </w:r>
                      </w:p>
                    </w:txbxContent>
                  </v:textbox>
                </v:shape>
                <v:shape id="Text Box 15" o:spid="_x0000_s1036" type="#_x0000_t202" style="position:absolute;left:5212;top:18562;width:12960;height:216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" fillcolor="white [3212]" stroked="f" strokeweight=".5pt">
                  <v:textbox inset="2mm,0,0,0">
                    <w:txbxContent>
                      <w:p w14:paraId="5B7D1FE9" w14:textId="77777777" w:rsidR="00934D85" w:rsidRPr="00934D85" w:rsidRDefault="00934D85" w:rsidP="00934D85">
                        <w:r w:rsidRPr="004C2303">
                          <w:rPr>
                            <w:rStyle w:val="wol"/>
                          </w:rPr>
                          <w:t>                                 </w:t>
                        </w:r>
                      </w:p>
                    </w:txbxContent>
                  </v:textbox>
                </v:shape>
                <v:shape id="Text Box 16" o:spid="_x0000_s1037" type="#_x0000_t202" style="position:absolute;left:19751;top:18562;width:12960;height:216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" fillcolor="white [3212]" stroked="f" strokeweight=".5pt">
                  <v:textbox inset="2mm,0,0,0">
                    <w:txbxContent>
                      <w:p w14:paraId="38315D7E" w14:textId="77777777" w:rsidR="00934D85" w:rsidRPr="00934D85" w:rsidRDefault="00934D85" w:rsidP="00934D85">
                        <w:r w:rsidRPr="004C2303">
                          <w:rPr>
                            <w:rStyle w:val="wol"/>
                          </w:rPr>
                          <w:t>                                 </w:t>
                        </w:r>
                      </w:p>
                    </w:txbxContent>
                  </v:textbox>
                </v:shape>
                <v:shape id="Text Box 17" o:spid="_x0000_s1038" type="#_x0000_t202" style="position:absolute;left:4023;top:31821;width:12960;height:216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" fillcolor="white [3212]" stroked="f" strokeweight=".5pt">
                  <v:textbox inset="2mm,0,0,0">
                    <w:txbxContent>
                      <w:p w14:paraId="18185112" w14:textId="77777777" w:rsidR="00934D85" w:rsidRPr="00934D85" w:rsidRDefault="00934D85" w:rsidP="00934D85">
                        <w:r w:rsidRPr="004C2303">
                          <w:rPr>
                            <w:rStyle w:val="wol"/>
                          </w:rPr>
                          <w:t>                                 </w:t>
                        </w:r>
                      </w:p>
                    </w:txbxContent>
                  </v:textbox>
                </v:shape>
                <v:shape id="Text Box 18" o:spid="_x0000_s1039" type="#_x0000_t202" style="position:absolute;left:26334;top:32552;width:12960;height:216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" fillcolor="white [3212]" stroked="f" strokeweight=".5pt">
                  <v:textbox inset="2mm,0,0,0">
                    <w:txbxContent>
                      <w:p w14:paraId="3722FA21" w14:textId="77777777" w:rsidR="00934D85" w:rsidRPr="00934D85" w:rsidRDefault="00934D85" w:rsidP="00934D85">
                        <w:r w:rsidRPr="004C2303">
                          <w:rPr>
                            <w:rStyle w:val="wol"/>
                          </w:rPr>
                          <w:t>                                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E36F7" w:rsidRPr="004C2303">
        <w:t>dad</w:t>
      </w:r>
      <w:r w:rsidR="006E36F7" w:rsidRPr="004C2303">
        <w:t> </w:t>
      </w:r>
      <w:r w:rsidR="006E36F7" w:rsidRPr="004C2303">
        <w:t>mum</w:t>
      </w:r>
      <w:r w:rsidR="006E36F7" w:rsidRPr="004C2303">
        <w:t> </w:t>
      </w:r>
      <w:r w:rsidR="006E36F7" w:rsidRPr="004C2303">
        <w:t>sister</w:t>
      </w:r>
      <w:r w:rsidR="006E36F7" w:rsidRPr="004C2303">
        <w:t> </w:t>
      </w:r>
      <w:r w:rsidR="006E36F7" w:rsidRPr="004C2303">
        <w:t>brother</w:t>
      </w:r>
      <w:r w:rsidR="006E36F7" w:rsidRPr="004C2303">
        <w:t> </w:t>
      </w:r>
      <w:r w:rsidR="006E36F7" w:rsidRPr="004C2303">
        <w:t>grandpa</w:t>
      </w:r>
      <w:r w:rsidR="006E36F7" w:rsidRPr="004C2303">
        <w:t> </w:t>
      </w:r>
      <w:r w:rsidR="006E36F7" w:rsidRPr="004C2303">
        <w:t>grandma</w:t>
      </w:r>
    </w:p>
    <w:p w14:paraId="5533FCB6" w14:textId="74213440" w:rsidR="006E36F7" w:rsidRPr="00356172" w:rsidRDefault="006E36F7" w:rsidP="006E36F7">
      <w:pPr>
        <w:pStyle w:val="activity-numbered"/>
        <w:spacing w:line="240" w:lineRule="auto"/>
        <w:rPr>
          <w:rStyle w:val="marks-frame"/>
          <w:rFonts w:asciiTheme="minorHAnsi" w:hAnsiTheme="minorHAnsi"/>
          <w:b w:val="0"/>
          <w:bdr w:val="none" w:sz="0" w:space="0" w:color="auto"/>
        </w:rPr>
      </w:pPr>
      <w:r>
        <w:rPr>
          <w:noProof/>
        </w:rPr>
        <w:drawing>
          <wp:inline distT="0" distB="0" distL="0" distR="0" wp14:anchorId="3295ADE8" wp14:editId="4D512930">
            <wp:extent cx="4851400" cy="3644900"/>
            <wp:effectExtent l="0" t="0" r="0" b="0"/>
            <wp:docPr id="102631485" name="Picture 102631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C1SU6a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1400" cy="364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2C223" w14:textId="6E0E99FF" w:rsidR="006E36F7" w:rsidRDefault="006E36F7" w:rsidP="006E36F7">
      <w:pPr>
        <w:pStyle w:val="instruction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6 </w:t>
      </w:r>
    </w:p>
    <w:p w14:paraId="3B8E8165" w14:textId="77777777" w:rsidR="006E36F7" w:rsidRDefault="006E36F7" w:rsidP="006E36F7">
      <w:pPr>
        <w:pStyle w:val="instruction"/>
      </w:pPr>
      <w:r>
        <w:t>2</w:t>
      </w:r>
      <w:r>
        <w:tab/>
      </w:r>
      <w:r w:rsidRPr="004C2303">
        <w:t>Look and number.</w:t>
      </w:r>
    </w:p>
    <w:tbl>
      <w:tblPr>
        <w:tblW w:w="9355" w:type="dxa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8"/>
        <w:gridCol w:w="2778"/>
        <w:gridCol w:w="170"/>
        <w:gridCol w:w="3629"/>
      </w:tblGrid>
      <w:tr w:rsidR="006E36F7" w14:paraId="08A13008" w14:textId="77777777" w:rsidTr="00331079">
        <w:trPr>
          <w:cantSplit/>
          <w:trHeight w:val="1757"/>
        </w:trPr>
        <w:tc>
          <w:tcPr>
            <w:tcW w:w="2778" w:type="dxa"/>
            <w:vAlign w:val="center"/>
          </w:tcPr>
          <w:p w14:paraId="6506E0DF" w14:textId="77777777" w:rsidR="006E36F7" w:rsidRDefault="006E36F7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7C2156D" wp14:editId="15B699F3">
                  <wp:extent cx="1380744" cy="925099"/>
                  <wp:effectExtent l="0" t="0" r="3810" b="2540"/>
                  <wp:docPr id="102631515" name="Picture 1026315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21" cy="933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53EDBB67" w14:textId="77777777" w:rsidR="006E36F7" w:rsidRDefault="006E36F7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4F151BC" wp14:editId="193CB707">
                  <wp:extent cx="1088136" cy="937006"/>
                  <wp:effectExtent l="0" t="0" r="4445" b="3175"/>
                  <wp:docPr id="102631516" name="Picture 102631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8136" cy="937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" w:type="dxa"/>
          </w:tcPr>
          <w:p w14:paraId="623B49F0" w14:textId="77777777" w:rsidR="006E36F7" w:rsidRPr="00117BF5" w:rsidRDefault="006E36F7" w:rsidP="00331079">
            <w:pPr>
              <w:pStyle w:val="activity-numbered--table"/>
            </w:pPr>
          </w:p>
        </w:tc>
        <w:tc>
          <w:tcPr>
            <w:tcW w:w="3629" w:type="dxa"/>
            <w:vMerge w:val="restart"/>
            <w:tcMar>
              <w:left w:w="113" w:type="dxa"/>
            </w:tcMar>
          </w:tcPr>
          <w:p w14:paraId="17906F21" w14:textId="77777777" w:rsidR="006E36F7" w:rsidRPr="004C2303" w:rsidRDefault="006E36F7" w:rsidP="00331079">
            <w:pPr>
              <w:pStyle w:val="activity-numbered--table"/>
              <w:rPr>
                <w:rStyle w:val="wol"/>
              </w:rPr>
            </w:pPr>
            <w:r w:rsidRPr="004C2303">
              <w:t xml:space="preserve">happy </w:t>
            </w:r>
            <w:r w:rsidRPr="004C2303">
              <w:rPr>
                <w:rStyle w:val="wol"/>
              </w:rPr>
              <w:t>     </w:t>
            </w:r>
          </w:p>
          <w:p w14:paraId="1B0410E5" w14:textId="77777777" w:rsidR="006E36F7" w:rsidRPr="004C2303" w:rsidRDefault="006E36F7" w:rsidP="00331079">
            <w:pPr>
              <w:pStyle w:val="activity-numbered--table"/>
              <w:rPr>
                <w:rStyle w:val="wol"/>
              </w:rPr>
            </w:pPr>
            <w:r w:rsidRPr="004C2303">
              <w:t xml:space="preserve">thirsty </w:t>
            </w:r>
            <w:r w:rsidRPr="004C2303">
              <w:rPr>
                <w:rStyle w:val="wol"/>
              </w:rPr>
              <w:t>     </w:t>
            </w:r>
          </w:p>
          <w:p w14:paraId="0608D4BF" w14:textId="77777777" w:rsidR="006E36F7" w:rsidRPr="004C2303" w:rsidRDefault="006E36F7" w:rsidP="00331079">
            <w:pPr>
              <w:pStyle w:val="activity-numbered--table"/>
              <w:rPr>
                <w:rStyle w:val="wol"/>
              </w:rPr>
            </w:pPr>
            <w:r w:rsidRPr="004C2303">
              <w:t xml:space="preserve">sad </w:t>
            </w:r>
            <w:r w:rsidRPr="004C2303">
              <w:rPr>
                <w:rStyle w:val="wol"/>
              </w:rPr>
              <w:t>     </w:t>
            </w:r>
          </w:p>
          <w:p w14:paraId="1BD655AB" w14:textId="77777777" w:rsidR="006E36F7" w:rsidRPr="001F1EEA" w:rsidRDefault="006E36F7" w:rsidP="00331079">
            <w:pPr>
              <w:pStyle w:val="activity-numbered--table"/>
              <w:rPr>
                <w:u w:val="single" w:color="000000"/>
              </w:rPr>
            </w:pPr>
            <w:r w:rsidRPr="004C2303">
              <w:t xml:space="preserve">hot </w:t>
            </w:r>
            <w:r w:rsidRPr="004C2303">
              <w:rPr>
                <w:rStyle w:val="wol"/>
              </w:rPr>
              <w:t>     </w:t>
            </w:r>
          </w:p>
        </w:tc>
      </w:tr>
      <w:tr w:rsidR="006E36F7" w:rsidRPr="00685431" w14:paraId="15DA115C" w14:textId="77777777" w:rsidTr="00331079">
        <w:trPr>
          <w:cantSplit/>
          <w:trHeight w:val="567"/>
        </w:trPr>
        <w:tc>
          <w:tcPr>
            <w:tcW w:w="2778" w:type="dxa"/>
            <w:vAlign w:val="center"/>
          </w:tcPr>
          <w:p w14:paraId="2ABC4B25" w14:textId="77777777" w:rsidR="006E36F7" w:rsidRPr="00685431" w:rsidRDefault="006E36F7" w:rsidP="00331079">
            <w:pPr>
              <w:pStyle w:val="activity-numbered--centered"/>
            </w:pPr>
            <w:r w:rsidRPr="002D2043">
              <w:t>1</w:t>
            </w:r>
          </w:p>
        </w:tc>
        <w:tc>
          <w:tcPr>
            <w:tcW w:w="2778" w:type="dxa"/>
            <w:vAlign w:val="center"/>
          </w:tcPr>
          <w:p w14:paraId="149B92AD" w14:textId="77777777" w:rsidR="006E36F7" w:rsidRPr="00685431" w:rsidRDefault="006E36F7" w:rsidP="00331079">
            <w:pPr>
              <w:pStyle w:val="activity-numbered--centered"/>
            </w:pPr>
            <w:r>
              <w:t>2</w:t>
            </w:r>
          </w:p>
        </w:tc>
        <w:tc>
          <w:tcPr>
            <w:tcW w:w="170" w:type="dxa"/>
          </w:tcPr>
          <w:p w14:paraId="2F56AE39" w14:textId="77777777" w:rsidR="006E36F7" w:rsidRDefault="006E36F7" w:rsidP="00331079">
            <w:pPr>
              <w:pStyle w:val="activity-numbered--centered"/>
            </w:pPr>
          </w:p>
        </w:tc>
        <w:tc>
          <w:tcPr>
            <w:tcW w:w="3629" w:type="dxa"/>
            <w:vMerge/>
            <w:tcMar>
              <w:left w:w="113" w:type="dxa"/>
            </w:tcMar>
          </w:tcPr>
          <w:p w14:paraId="2B667D1A" w14:textId="77777777" w:rsidR="006E36F7" w:rsidRDefault="006E36F7" w:rsidP="00331079">
            <w:pPr>
              <w:pStyle w:val="activity-numbered--centered"/>
            </w:pPr>
          </w:p>
        </w:tc>
      </w:tr>
      <w:tr w:rsidR="006E36F7" w14:paraId="2E4AE338" w14:textId="77777777" w:rsidTr="00331079">
        <w:trPr>
          <w:cantSplit/>
          <w:trHeight w:val="1757"/>
        </w:trPr>
        <w:tc>
          <w:tcPr>
            <w:tcW w:w="2778" w:type="dxa"/>
            <w:vAlign w:val="center"/>
          </w:tcPr>
          <w:p w14:paraId="69D8B1C3" w14:textId="77777777" w:rsidR="006E36F7" w:rsidRDefault="006E36F7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406F23B" wp14:editId="4946406A">
                  <wp:extent cx="1078738" cy="988844"/>
                  <wp:effectExtent l="0" t="0" r="1270" b="1905"/>
                  <wp:docPr id="102631517" name="Picture 102631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338" cy="992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392880A6" w14:textId="77777777" w:rsidR="006E36F7" w:rsidRDefault="006E36F7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1964707" wp14:editId="2721F72E">
                  <wp:extent cx="1024128" cy="1024128"/>
                  <wp:effectExtent l="0" t="0" r="5080" b="5080"/>
                  <wp:docPr id="102631518" name="Picture 102631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670" cy="1028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" w:type="dxa"/>
          </w:tcPr>
          <w:p w14:paraId="61DC2EFA" w14:textId="77777777" w:rsidR="006E36F7" w:rsidRDefault="006E36F7" w:rsidP="00331079">
            <w:pPr>
              <w:rPr>
                <w:noProof/>
              </w:rPr>
            </w:pPr>
          </w:p>
        </w:tc>
        <w:tc>
          <w:tcPr>
            <w:tcW w:w="3629" w:type="dxa"/>
            <w:vMerge/>
            <w:tcMar>
              <w:left w:w="113" w:type="dxa"/>
            </w:tcMar>
          </w:tcPr>
          <w:p w14:paraId="57032262" w14:textId="77777777" w:rsidR="006E36F7" w:rsidRDefault="006E36F7" w:rsidP="00331079">
            <w:pPr>
              <w:rPr>
                <w:noProof/>
              </w:rPr>
            </w:pPr>
          </w:p>
        </w:tc>
      </w:tr>
      <w:tr w:rsidR="006E36F7" w14:paraId="2652B7E7" w14:textId="77777777" w:rsidTr="00331079">
        <w:trPr>
          <w:cantSplit/>
          <w:trHeight w:val="567"/>
        </w:trPr>
        <w:tc>
          <w:tcPr>
            <w:tcW w:w="2778" w:type="dxa"/>
            <w:vAlign w:val="center"/>
          </w:tcPr>
          <w:p w14:paraId="09FB981D" w14:textId="5800F446" w:rsidR="006E36F7" w:rsidRDefault="00244FF0" w:rsidP="00331079">
            <w:pPr>
              <w:pStyle w:val="activity-numbered--centered"/>
            </w:pPr>
            <w:r>
              <w:t>3</w:t>
            </w:r>
          </w:p>
        </w:tc>
        <w:tc>
          <w:tcPr>
            <w:tcW w:w="2778" w:type="dxa"/>
            <w:vAlign w:val="center"/>
          </w:tcPr>
          <w:p w14:paraId="14074FED" w14:textId="44FFF97A" w:rsidR="006E36F7" w:rsidRDefault="00244FF0" w:rsidP="00331079">
            <w:pPr>
              <w:pStyle w:val="activity-numbered--centered"/>
            </w:pPr>
            <w:r>
              <w:t>4</w:t>
            </w:r>
          </w:p>
        </w:tc>
        <w:tc>
          <w:tcPr>
            <w:tcW w:w="170" w:type="dxa"/>
          </w:tcPr>
          <w:p w14:paraId="77920432" w14:textId="77777777" w:rsidR="006E36F7" w:rsidRDefault="006E36F7" w:rsidP="00331079">
            <w:pPr>
              <w:pStyle w:val="activity-numbered--centered"/>
            </w:pPr>
          </w:p>
        </w:tc>
        <w:tc>
          <w:tcPr>
            <w:tcW w:w="3629" w:type="dxa"/>
            <w:vMerge/>
            <w:tcMar>
              <w:left w:w="113" w:type="dxa"/>
            </w:tcMar>
          </w:tcPr>
          <w:p w14:paraId="37B7EED8" w14:textId="77777777" w:rsidR="006E36F7" w:rsidRDefault="006E36F7" w:rsidP="00331079">
            <w:pPr>
              <w:pStyle w:val="activity-numbered--centered"/>
            </w:pPr>
          </w:p>
        </w:tc>
      </w:tr>
    </w:tbl>
    <w:p w14:paraId="082AF095" w14:textId="79E93062" w:rsidR="00744FC9" w:rsidRPr="006E36F7" w:rsidRDefault="006E36F7" w:rsidP="006E36F7">
      <w:pPr>
        <w:pStyle w:val="instruction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4 </w:t>
      </w:r>
      <w:r w:rsidR="00744FC9">
        <w:rPr>
          <w:sz w:val="32"/>
          <w:szCs w:val="32"/>
        </w:rPr>
        <w:br w:type="page"/>
      </w:r>
    </w:p>
    <w:p w14:paraId="37F74399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3E9070C" wp14:editId="5D145CED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9727EE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Grammar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3E9070C" id="Rounded Rectangle 4" o:spid="_x0000_s1040" style="position:absolute;margin-left:0;margin-top:-.05pt;width:117.35pt;height:21.6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" fillcolor="#7f7f7f [1612]" stroked="f" strokeweight="1pt">
                <v:stroke joinstyle="miter"/>
                <v:textbox inset="0,0,0,0">
                  <w:txbxContent>
                    <w:p w14:paraId="4B9727EE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Grammar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7ED9F1B" w14:textId="088681AF" w:rsidR="006E36F7" w:rsidRPr="00FE7652" w:rsidRDefault="00E36DDA" w:rsidP="006E36F7">
      <w:pPr>
        <w:pStyle w:val="instruction"/>
        <w:spacing w:after="120"/>
      </w:pPr>
      <w:r>
        <w:rPr>
          <w:noProof/>
        </w:rPr>
        <w:drawing>
          <wp:anchor distT="0" distB="0" distL="114300" distR="114300" simplePos="0" relativeHeight="251745280" behindDoc="0" locked="0" layoutInCell="1" allowOverlap="1" wp14:anchorId="4627FD6B" wp14:editId="713DD94B">
            <wp:simplePos x="0" y="0"/>
            <wp:positionH relativeFrom="column">
              <wp:posOffset>421005</wp:posOffset>
            </wp:positionH>
            <wp:positionV relativeFrom="page">
              <wp:posOffset>4334256</wp:posOffset>
            </wp:positionV>
            <wp:extent cx="763200" cy="820800"/>
            <wp:effectExtent l="0" t="0" r="0" b="508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200" cy="82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36F7" w:rsidRPr="004C2303">
        <w:t>3</w:t>
      </w:r>
      <w:r w:rsidR="006E36F7" w:rsidRPr="004C2303">
        <w:tab/>
      </w:r>
      <w:r w:rsidRPr="00E36DDA">
        <w:rPr>
          <w:lang w:val="en-US"/>
        </w:rPr>
        <w:t>Look, r</w:t>
      </w:r>
      <w:proofErr w:type="spellStart"/>
      <w:r w:rsidR="006E36F7" w:rsidRPr="004C2303">
        <w:t>ead</w:t>
      </w:r>
      <w:proofErr w:type="spellEnd"/>
      <w:r w:rsidR="006E36F7" w:rsidRPr="004C2303">
        <w:t xml:space="preserve"> and tick </w:t>
      </w:r>
      <w:r w:rsidR="006E36F7" w:rsidRPr="004C2303">
        <w:rPr>
          <w:noProof/>
          <w:position w:val="-6"/>
          <w:lang w:eastAsia="es-ES"/>
        </w:rPr>
        <w:drawing>
          <wp:inline distT="0" distB="0" distL="0" distR="0" wp14:anchorId="000770ED" wp14:editId="6CC61358">
            <wp:extent cx="177800" cy="203200"/>
            <wp:effectExtent l="0" t="0" r="0" b="0"/>
            <wp:docPr id="102631486" name="Picture 102631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36F7" w:rsidRPr="004C2303">
        <w:t>.</w:t>
      </w:r>
    </w:p>
    <w:tbl>
      <w:tblPr>
        <w:tblStyle w:val="TableGrid"/>
        <w:tblW w:w="0" w:type="auto"/>
        <w:tblInd w:w="284" w:type="dxa"/>
        <w:tblLook w:val="04A0" w:firstRow="1" w:lastRow="0" w:firstColumn="1" w:lastColumn="0" w:noHBand="0" w:noVBand="1"/>
      </w:tblPr>
      <w:tblGrid>
        <w:gridCol w:w="1922"/>
        <w:gridCol w:w="7416"/>
      </w:tblGrid>
      <w:tr w:rsidR="006E36F7" w14:paraId="3A422312" w14:textId="77777777" w:rsidTr="00331079">
        <w:trPr>
          <w:trHeight w:val="1418"/>
        </w:trPr>
        <w:tc>
          <w:tcPr>
            <w:tcW w:w="1922" w:type="dxa"/>
            <w:vAlign w:val="center"/>
          </w:tcPr>
          <w:p w14:paraId="71FDD441" w14:textId="77777777" w:rsidR="006E36F7" w:rsidRDefault="006E36F7" w:rsidP="00331079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42208" behindDoc="0" locked="0" layoutInCell="1" allowOverlap="1" wp14:anchorId="39041C4E" wp14:editId="53584219">
                  <wp:simplePos x="0" y="0"/>
                  <wp:positionH relativeFrom="column">
                    <wp:posOffset>257175</wp:posOffset>
                  </wp:positionH>
                  <wp:positionV relativeFrom="paragraph">
                    <wp:posOffset>-19050</wp:posOffset>
                  </wp:positionV>
                  <wp:extent cx="608400" cy="846000"/>
                  <wp:effectExtent l="0" t="0" r="1270" b="5080"/>
                  <wp:wrapNone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400" cy="84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6" w:type="dxa"/>
          </w:tcPr>
          <w:p w14:paraId="31C4AEC9" w14:textId="77777777" w:rsidR="006E36F7" w:rsidRPr="006E36F7" w:rsidRDefault="006E36F7" w:rsidP="00331079">
            <w:pPr>
              <w:pStyle w:val="activity-numbered--mpc4"/>
              <w:spacing w:before="120"/>
              <w:rPr>
                <w:sz w:val="28"/>
                <w:szCs w:val="28"/>
              </w:rPr>
            </w:pPr>
            <w:r w:rsidRPr="006E36F7">
              <w:rPr>
                <w:sz w:val="28"/>
                <w:szCs w:val="28"/>
              </w:rPr>
              <w:t>1</w:t>
            </w:r>
            <w:r w:rsidRPr="006E36F7">
              <w:rPr>
                <w:sz w:val="28"/>
                <w:szCs w:val="28"/>
              </w:rPr>
              <w:tab/>
            </w:r>
          </w:p>
          <w:p w14:paraId="61722185" w14:textId="551DC41B" w:rsidR="006E36F7" w:rsidRPr="006E36F7" w:rsidRDefault="006E36F7" w:rsidP="00331079">
            <w:pPr>
              <w:pStyle w:val="activity-numbered--mpc4"/>
              <w:rPr>
                <w:sz w:val="28"/>
                <w:szCs w:val="28"/>
              </w:rPr>
            </w:pPr>
            <w:r w:rsidRPr="006E36F7">
              <w:rPr>
                <w:sz w:val="28"/>
                <w:szCs w:val="28"/>
              </w:rPr>
              <w:t>A</w:t>
            </w:r>
            <w:r w:rsidRPr="006E36F7">
              <w:rPr>
                <w:sz w:val="28"/>
                <w:szCs w:val="28"/>
              </w:rPr>
              <w:tab/>
            </w:r>
            <w:r w:rsidRPr="004C2303">
              <w:rPr>
                <w:rStyle w:val="checkbox"/>
              </w:rPr>
              <w:t>☐</w:t>
            </w:r>
            <w:r w:rsidRPr="004C2303">
              <w:t> </w:t>
            </w:r>
            <w:r w:rsidRPr="006E36F7">
              <w:rPr>
                <w:sz w:val="28"/>
                <w:szCs w:val="28"/>
              </w:rPr>
              <w:t>She’s my dad.</w:t>
            </w:r>
          </w:p>
          <w:p w14:paraId="727CD69C" w14:textId="7D429C7F" w:rsidR="006E36F7" w:rsidRPr="006E36F7" w:rsidRDefault="006E36F7" w:rsidP="00331079">
            <w:pPr>
              <w:pStyle w:val="activity-numbered--mpc4"/>
              <w:rPr>
                <w:sz w:val="28"/>
                <w:szCs w:val="28"/>
              </w:rPr>
            </w:pPr>
            <w:r w:rsidRPr="006E36F7">
              <w:rPr>
                <w:sz w:val="28"/>
                <w:szCs w:val="28"/>
              </w:rPr>
              <w:t>B</w:t>
            </w:r>
            <w:r w:rsidRPr="006E36F7">
              <w:rPr>
                <w:sz w:val="28"/>
                <w:szCs w:val="28"/>
              </w:rPr>
              <w:tab/>
            </w:r>
            <w:r w:rsidRPr="004C2303">
              <w:rPr>
                <w:rStyle w:val="checkbox"/>
              </w:rPr>
              <w:t>☐</w:t>
            </w:r>
            <w:r w:rsidRPr="004C2303">
              <w:t> </w:t>
            </w:r>
            <w:r w:rsidRPr="006E36F7">
              <w:rPr>
                <w:sz w:val="28"/>
                <w:szCs w:val="28"/>
              </w:rPr>
              <w:t>He’s my dad.</w:t>
            </w:r>
          </w:p>
        </w:tc>
      </w:tr>
      <w:tr w:rsidR="006E36F7" w14:paraId="14816462" w14:textId="77777777" w:rsidTr="00331079">
        <w:trPr>
          <w:trHeight w:val="1418"/>
        </w:trPr>
        <w:tc>
          <w:tcPr>
            <w:tcW w:w="1922" w:type="dxa"/>
            <w:vAlign w:val="center"/>
          </w:tcPr>
          <w:p w14:paraId="164841E2" w14:textId="77777777" w:rsidR="006E36F7" w:rsidRDefault="006E36F7" w:rsidP="00331079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43232" behindDoc="0" locked="0" layoutInCell="1" allowOverlap="1" wp14:anchorId="475739EB" wp14:editId="2714C6CD">
                  <wp:simplePos x="0" y="0"/>
                  <wp:positionH relativeFrom="column">
                    <wp:posOffset>237490</wp:posOffset>
                  </wp:positionH>
                  <wp:positionV relativeFrom="paragraph">
                    <wp:posOffset>-14605</wp:posOffset>
                  </wp:positionV>
                  <wp:extent cx="648000" cy="849600"/>
                  <wp:effectExtent l="0" t="0" r="0" b="1905"/>
                  <wp:wrapNone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84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6" w:type="dxa"/>
          </w:tcPr>
          <w:p w14:paraId="6D14347F" w14:textId="77777777" w:rsidR="006E36F7" w:rsidRPr="006E36F7" w:rsidRDefault="006E36F7" w:rsidP="00331079">
            <w:pPr>
              <w:pStyle w:val="activity-numbered--mpc4"/>
              <w:spacing w:before="120"/>
              <w:rPr>
                <w:sz w:val="28"/>
                <w:szCs w:val="28"/>
              </w:rPr>
            </w:pPr>
            <w:r w:rsidRPr="006E36F7">
              <w:rPr>
                <w:sz w:val="28"/>
                <w:szCs w:val="28"/>
              </w:rPr>
              <w:t>2</w:t>
            </w:r>
            <w:r w:rsidRPr="006E36F7">
              <w:rPr>
                <w:sz w:val="28"/>
                <w:szCs w:val="28"/>
              </w:rPr>
              <w:tab/>
            </w:r>
          </w:p>
          <w:p w14:paraId="3B2ECB39" w14:textId="06FB5536" w:rsidR="006E36F7" w:rsidRPr="006E36F7" w:rsidRDefault="006E36F7" w:rsidP="00331079">
            <w:pPr>
              <w:pStyle w:val="activity-numbered--mpc4"/>
              <w:rPr>
                <w:sz w:val="28"/>
                <w:szCs w:val="28"/>
              </w:rPr>
            </w:pPr>
            <w:r w:rsidRPr="006E36F7">
              <w:rPr>
                <w:sz w:val="28"/>
                <w:szCs w:val="28"/>
              </w:rPr>
              <w:t>A</w:t>
            </w:r>
            <w:r w:rsidRPr="006E36F7">
              <w:rPr>
                <w:sz w:val="28"/>
                <w:szCs w:val="28"/>
              </w:rPr>
              <w:tab/>
            </w:r>
            <w:r w:rsidRPr="004C2303">
              <w:rPr>
                <w:rStyle w:val="checkbox"/>
              </w:rPr>
              <w:t>☐</w:t>
            </w:r>
            <w:r w:rsidRPr="004C2303">
              <w:t> </w:t>
            </w:r>
            <w:r w:rsidR="007604A9">
              <w:rPr>
                <w:sz w:val="28"/>
                <w:szCs w:val="28"/>
              </w:rPr>
              <w:t>Sh</w:t>
            </w:r>
            <w:r w:rsidRPr="006E36F7">
              <w:rPr>
                <w:sz w:val="28"/>
                <w:szCs w:val="28"/>
              </w:rPr>
              <w:t>e’s my mum.</w:t>
            </w:r>
          </w:p>
          <w:p w14:paraId="0D371085" w14:textId="7E8BA738" w:rsidR="006E36F7" w:rsidRPr="006E36F7" w:rsidRDefault="006E36F7" w:rsidP="00331079">
            <w:pPr>
              <w:pStyle w:val="activity-numbered--mpc4"/>
              <w:rPr>
                <w:sz w:val="28"/>
                <w:szCs w:val="28"/>
              </w:rPr>
            </w:pPr>
            <w:r w:rsidRPr="006E36F7">
              <w:rPr>
                <w:sz w:val="28"/>
                <w:szCs w:val="28"/>
              </w:rPr>
              <w:t>B</w:t>
            </w:r>
            <w:r w:rsidRPr="006E36F7">
              <w:rPr>
                <w:sz w:val="28"/>
                <w:szCs w:val="28"/>
              </w:rPr>
              <w:tab/>
            </w:r>
            <w:r w:rsidRPr="004C2303">
              <w:rPr>
                <w:rStyle w:val="checkbox"/>
              </w:rPr>
              <w:t>☐</w:t>
            </w:r>
            <w:r w:rsidRPr="004C2303">
              <w:t> </w:t>
            </w:r>
            <w:r w:rsidR="007604A9">
              <w:rPr>
                <w:sz w:val="28"/>
                <w:szCs w:val="28"/>
              </w:rPr>
              <w:t>H</w:t>
            </w:r>
            <w:r w:rsidRPr="006E36F7">
              <w:rPr>
                <w:sz w:val="28"/>
                <w:szCs w:val="28"/>
              </w:rPr>
              <w:t>e’s my mum.</w:t>
            </w:r>
          </w:p>
        </w:tc>
      </w:tr>
      <w:tr w:rsidR="006E36F7" w14:paraId="2C3C99B0" w14:textId="77777777" w:rsidTr="00331079">
        <w:trPr>
          <w:trHeight w:val="1418"/>
        </w:trPr>
        <w:tc>
          <w:tcPr>
            <w:tcW w:w="1922" w:type="dxa"/>
            <w:vAlign w:val="center"/>
          </w:tcPr>
          <w:p w14:paraId="42F4C191" w14:textId="77777777" w:rsidR="006E36F7" w:rsidRDefault="006E36F7" w:rsidP="00331079">
            <w:pPr>
              <w:pStyle w:val="instruction"/>
              <w:ind w:left="0" w:firstLine="0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44256" behindDoc="0" locked="0" layoutInCell="1" allowOverlap="1" wp14:anchorId="0CE9DF92" wp14:editId="631B7C0A">
                  <wp:simplePos x="0" y="0"/>
                  <wp:positionH relativeFrom="column">
                    <wp:posOffset>231140</wp:posOffset>
                  </wp:positionH>
                  <wp:positionV relativeFrom="paragraph">
                    <wp:posOffset>-8255</wp:posOffset>
                  </wp:positionV>
                  <wp:extent cx="687600" cy="860400"/>
                  <wp:effectExtent l="0" t="0" r="0" b="3810"/>
                  <wp:wrapNone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600" cy="86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416" w:type="dxa"/>
          </w:tcPr>
          <w:p w14:paraId="42B2B9D5" w14:textId="77777777" w:rsidR="006E36F7" w:rsidRPr="006E36F7" w:rsidRDefault="006E36F7" w:rsidP="00331079">
            <w:pPr>
              <w:pStyle w:val="activity-numbered--mpc4"/>
              <w:spacing w:before="120"/>
              <w:rPr>
                <w:sz w:val="28"/>
                <w:szCs w:val="28"/>
              </w:rPr>
            </w:pPr>
            <w:r w:rsidRPr="006E36F7">
              <w:rPr>
                <w:sz w:val="28"/>
                <w:szCs w:val="28"/>
              </w:rPr>
              <w:t>3</w:t>
            </w:r>
            <w:r w:rsidRPr="006E36F7">
              <w:rPr>
                <w:sz w:val="28"/>
                <w:szCs w:val="28"/>
              </w:rPr>
              <w:tab/>
            </w:r>
          </w:p>
          <w:p w14:paraId="5D8FF845" w14:textId="0D92A347" w:rsidR="006E36F7" w:rsidRPr="006E36F7" w:rsidRDefault="006E36F7" w:rsidP="00331079">
            <w:pPr>
              <w:pStyle w:val="activity-numbered--mpc4"/>
              <w:rPr>
                <w:sz w:val="28"/>
                <w:szCs w:val="28"/>
              </w:rPr>
            </w:pPr>
            <w:r w:rsidRPr="006E36F7">
              <w:rPr>
                <w:sz w:val="28"/>
                <w:szCs w:val="28"/>
              </w:rPr>
              <w:t>A</w:t>
            </w:r>
            <w:r w:rsidRPr="006E36F7">
              <w:rPr>
                <w:sz w:val="28"/>
                <w:szCs w:val="28"/>
              </w:rPr>
              <w:tab/>
            </w:r>
            <w:r w:rsidRPr="004C2303">
              <w:rPr>
                <w:rStyle w:val="checkbox"/>
              </w:rPr>
              <w:t>☐</w:t>
            </w:r>
            <w:r w:rsidRPr="004C2303">
              <w:t> </w:t>
            </w:r>
            <w:r w:rsidRPr="006E36F7">
              <w:rPr>
                <w:sz w:val="28"/>
                <w:szCs w:val="28"/>
              </w:rPr>
              <w:t>She’s my grandpa.</w:t>
            </w:r>
          </w:p>
          <w:p w14:paraId="77344B60" w14:textId="6FB2CD38" w:rsidR="006E36F7" w:rsidRPr="006E36F7" w:rsidRDefault="006E36F7" w:rsidP="00331079">
            <w:pPr>
              <w:pStyle w:val="activity-numbered--mpc4"/>
              <w:rPr>
                <w:sz w:val="28"/>
                <w:szCs w:val="28"/>
              </w:rPr>
            </w:pPr>
            <w:r w:rsidRPr="006E36F7">
              <w:rPr>
                <w:sz w:val="28"/>
                <w:szCs w:val="28"/>
              </w:rPr>
              <w:t>B</w:t>
            </w:r>
            <w:r w:rsidRPr="006E36F7">
              <w:rPr>
                <w:sz w:val="28"/>
                <w:szCs w:val="28"/>
              </w:rPr>
              <w:tab/>
            </w:r>
            <w:r w:rsidRPr="004C2303">
              <w:rPr>
                <w:rStyle w:val="checkbox"/>
              </w:rPr>
              <w:t>☐</w:t>
            </w:r>
            <w:r w:rsidRPr="004C2303">
              <w:t> </w:t>
            </w:r>
            <w:r w:rsidRPr="006E36F7">
              <w:rPr>
                <w:sz w:val="28"/>
                <w:szCs w:val="28"/>
              </w:rPr>
              <w:t>He’s my grandpa.</w:t>
            </w:r>
          </w:p>
        </w:tc>
      </w:tr>
      <w:tr w:rsidR="006E36F7" w14:paraId="7000435E" w14:textId="77777777" w:rsidTr="00331079">
        <w:trPr>
          <w:trHeight w:val="1418"/>
        </w:trPr>
        <w:tc>
          <w:tcPr>
            <w:tcW w:w="1922" w:type="dxa"/>
            <w:vAlign w:val="center"/>
          </w:tcPr>
          <w:p w14:paraId="2BE0B980" w14:textId="2715C07F" w:rsidR="006E36F7" w:rsidRDefault="006E36F7" w:rsidP="00331079">
            <w:pPr>
              <w:pStyle w:val="instruction"/>
              <w:ind w:left="0" w:firstLine="0"/>
              <w:jc w:val="center"/>
            </w:pPr>
          </w:p>
        </w:tc>
        <w:tc>
          <w:tcPr>
            <w:tcW w:w="7416" w:type="dxa"/>
          </w:tcPr>
          <w:p w14:paraId="67391EB1" w14:textId="77777777" w:rsidR="006E36F7" w:rsidRPr="006E36F7" w:rsidRDefault="006E36F7" w:rsidP="00331079">
            <w:pPr>
              <w:pStyle w:val="activity-numbered--mpc4"/>
              <w:spacing w:before="120"/>
              <w:rPr>
                <w:sz w:val="28"/>
                <w:szCs w:val="28"/>
              </w:rPr>
            </w:pPr>
            <w:r w:rsidRPr="006E36F7">
              <w:rPr>
                <w:sz w:val="28"/>
                <w:szCs w:val="28"/>
              </w:rPr>
              <w:t>4</w:t>
            </w:r>
            <w:r w:rsidRPr="006E36F7">
              <w:rPr>
                <w:sz w:val="28"/>
                <w:szCs w:val="28"/>
              </w:rPr>
              <w:tab/>
            </w:r>
          </w:p>
          <w:p w14:paraId="155B592D" w14:textId="4697D450" w:rsidR="006E36F7" w:rsidRPr="006E36F7" w:rsidRDefault="006E36F7" w:rsidP="00331079">
            <w:pPr>
              <w:pStyle w:val="activity-numbered--mpc4"/>
              <w:rPr>
                <w:sz w:val="28"/>
                <w:szCs w:val="28"/>
              </w:rPr>
            </w:pPr>
            <w:r w:rsidRPr="006E36F7">
              <w:rPr>
                <w:sz w:val="28"/>
                <w:szCs w:val="28"/>
              </w:rPr>
              <w:t>A</w:t>
            </w:r>
            <w:r w:rsidRPr="006E36F7">
              <w:rPr>
                <w:sz w:val="28"/>
                <w:szCs w:val="28"/>
              </w:rPr>
              <w:tab/>
            </w:r>
            <w:r w:rsidRPr="004C2303">
              <w:rPr>
                <w:rStyle w:val="checkbox"/>
              </w:rPr>
              <w:t>☐</w:t>
            </w:r>
            <w:r w:rsidRPr="004C2303">
              <w:t> </w:t>
            </w:r>
            <w:r w:rsidRPr="006E36F7">
              <w:rPr>
                <w:sz w:val="28"/>
                <w:szCs w:val="28"/>
              </w:rPr>
              <w:t>He’s my grandma.</w:t>
            </w:r>
          </w:p>
          <w:p w14:paraId="6C78C3E6" w14:textId="543F7B40" w:rsidR="006E36F7" w:rsidRPr="006E36F7" w:rsidRDefault="006E36F7" w:rsidP="00331079">
            <w:pPr>
              <w:pStyle w:val="activity-numbered--mpc4"/>
              <w:rPr>
                <w:sz w:val="28"/>
                <w:szCs w:val="28"/>
              </w:rPr>
            </w:pPr>
            <w:r w:rsidRPr="006E36F7">
              <w:rPr>
                <w:sz w:val="28"/>
                <w:szCs w:val="28"/>
              </w:rPr>
              <w:t>B</w:t>
            </w:r>
            <w:r w:rsidRPr="006E36F7">
              <w:rPr>
                <w:sz w:val="28"/>
                <w:szCs w:val="28"/>
              </w:rPr>
              <w:tab/>
            </w:r>
            <w:r w:rsidRPr="004C2303">
              <w:rPr>
                <w:rStyle w:val="checkbox"/>
              </w:rPr>
              <w:t>☐</w:t>
            </w:r>
            <w:r w:rsidRPr="004C2303">
              <w:t> </w:t>
            </w:r>
            <w:r w:rsidRPr="006E36F7">
              <w:rPr>
                <w:sz w:val="28"/>
                <w:szCs w:val="28"/>
              </w:rPr>
              <w:t>She’s my grandma.</w:t>
            </w:r>
          </w:p>
        </w:tc>
      </w:tr>
    </w:tbl>
    <w:p w14:paraId="55254DE1" w14:textId="77777777" w:rsidR="006E36F7" w:rsidRPr="00683C0B" w:rsidRDefault="006E36F7" w:rsidP="006E36F7">
      <w:pPr>
        <w:pStyle w:val="marks"/>
        <w:spacing w:before="24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4 </w:t>
      </w:r>
    </w:p>
    <w:p w14:paraId="13299DC3" w14:textId="77777777" w:rsidR="006E36F7" w:rsidRDefault="006E36F7" w:rsidP="006E36F7">
      <w:pPr>
        <w:pStyle w:val="instruction"/>
      </w:pPr>
      <w:r>
        <w:t>4</w:t>
      </w:r>
      <w:r>
        <w:tab/>
      </w:r>
      <w:r w:rsidRPr="004C2303">
        <w:t xml:space="preserve">Look and write </w:t>
      </w:r>
      <w:r w:rsidRPr="002C781C">
        <w:rPr>
          <w:i/>
        </w:rPr>
        <w:t>Yes</w:t>
      </w:r>
      <w:r w:rsidRPr="002C781C">
        <w:t xml:space="preserve"> </w:t>
      </w:r>
      <w:r w:rsidRPr="004C2303">
        <w:t xml:space="preserve">or </w:t>
      </w:r>
      <w:r w:rsidRPr="002C781C">
        <w:rPr>
          <w:i/>
        </w:rPr>
        <w:t>No</w:t>
      </w:r>
      <w:r w:rsidRPr="004C2303">
        <w:t>.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1"/>
        <w:gridCol w:w="3111"/>
        <w:gridCol w:w="3111"/>
      </w:tblGrid>
      <w:tr w:rsidR="006E36F7" w14:paraId="19575BFE" w14:textId="77777777" w:rsidTr="00331079">
        <w:trPr>
          <w:cantSplit/>
          <w:trHeight w:val="1587"/>
        </w:trPr>
        <w:tc>
          <w:tcPr>
            <w:tcW w:w="3111" w:type="dxa"/>
            <w:vAlign w:val="center"/>
          </w:tcPr>
          <w:p w14:paraId="3E960055" w14:textId="77777777" w:rsidR="006E36F7" w:rsidRDefault="006E36F7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E101A65" wp14:editId="3072761B">
                  <wp:extent cx="805307" cy="951726"/>
                  <wp:effectExtent l="0" t="0" r="0" b="1270"/>
                  <wp:docPr id="102631499" name="Picture 102631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4957" cy="963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1B978317" w14:textId="77777777" w:rsidR="006E36F7" w:rsidRDefault="006E36F7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D766100" wp14:editId="3229C7EB">
                  <wp:extent cx="758900" cy="942633"/>
                  <wp:effectExtent l="0" t="0" r="3175" b="0"/>
                  <wp:docPr id="102631500" name="Picture 102631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900" cy="942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1E8CC467" w14:textId="77777777" w:rsidR="006E36F7" w:rsidRDefault="006E36F7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2938EB1" wp14:editId="07E7619C">
                  <wp:extent cx="768096" cy="947865"/>
                  <wp:effectExtent l="0" t="0" r="0" b="5080"/>
                  <wp:docPr id="102631501" name="Picture 102631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684" cy="957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6F7" w:rsidRPr="00685431" w14:paraId="719AA7B3" w14:textId="77777777" w:rsidTr="00331079">
        <w:trPr>
          <w:cantSplit/>
          <w:trHeight w:val="964"/>
        </w:trPr>
        <w:tc>
          <w:tcPr>
            <w:tcW w:w="3111" w:type="dxa"/>
          </w:tcPr>
          <w:p w14:paraId="4770D812" w14:textId="32F285F5" w:rsidR="006E36F7" w:rsidRPr="00E63E88" w:rsidRDefault="006E36F7" w:rsidP="00331079">
            <w:pPr>
              <w:pStyle w:val="activity-numbered--table"/>
              <w:spacing w:before="80"/>
            </w:pPr>
            <w:r w:rsidRPr="00E63E88">
              <w:t>1</w:t>
            </w:r>
            <w:r w:rsidRPr="00E63E88">
              <w:tab/>
            </w:r>
            <w:r w:rsidRPr="004C2303">
              <w:t xml:space="preserve">Are you </w:t>
            </w:r>
            <w:r w:rsidR="003F1CAC">
              <w:t>hot</w:t>
            </w:r>
            <w:r w:rsidRPr="004C2303">
              <w:t>?</w:t>
            </w:r>
          </w:p>
          <w:p w14:paraId="4F1DF83D" w14:textId="77777777" w:rsidR="006E36F7" w:rsidRPr="00685431" w:rsidRDefault="006E36F7" w:rsidP="00331079">
            <w:pPr>
              <w:pStyle w:val="activity-numbered--table"/>
              <w:spacing w:before="120" w:line="300" w:lineRule="exact"/>
            </w:pPr>
            <w:r>
              <w:tab/>
            </w:r>
            <w:r w:rsidRPr="004C2303">
              <w:rPr>
                <w:rStyle w:val="wol"/>
              </w:rPr>
              <w:t xml:space="preserve">     </w:t>
            </w:r>
            <w:r>
              <w:rPr>
                <w:rStyle w:val="wol"/>
              </w:rPr>
              <w:t xml:space="preserve">     </w:t>
            </w:r>
            <w:r w:rsidRPr="004C2303">
              <w:rPr>
                <w:rStyle w:val="wol"/>
              </w:rPr>
              <w:t xml:space="preserve">    </w:t>
            </w:r>
            <w:r>
              <w:rPr>
                <w:rStyle w:val="wol"/>
              </w:rPr>
              <w:t xml:space="preserve">          </w:t>
            </w:r>
            <w:r w:rsidRPr="004C2303">
              <w:rPr>
                <w:rStyle w:val="wol"/>
              </w:rPr>
              <w:t> </w:t>
            </w:r>
            <w:r w:rsidRPr="006975E6">
              <w:rPr>
                <w:rStyle w:val="wol"/>
                <w:u w:val="none"/>
              </w:rPr>
              <w:t> , </w:t>
            </w:r>
            <w:r w:rsidRPr="004C2303">
              <w:t>I am.</w:t>
            </w:r>
          </w:p>
        </w:tc>
        <w:tc>
          <w:tcPr>
            <w:tcW w:w="3111" w:type="dxa"/>
          </w:tcPr>
          <w:p w14:paraId="4BC923DC" w14:textId="77777777" w:rsidR="006E36F7" w:rsidRPr="00E63E88" w:rsidRDefault="006E36F7" w:rsidP="00331079">
            <w:pPr>
              <w:pStyle w:val="activity-numbered--table"/>
              <w:spacing w:before="80"/>
            </w:pPr>
            <w:r>
              <w:t>2</w:t>
            </w:r>
            <w:r w:rsidRPr="00E63E88">
              <w:tab/>
            </w:r>
            <w:r w:rsidRPr="004C2303">
              <w:t>Are you hungry?</w:t>
            </w:r>
          </w:p>
          <w:p w14:paraId="7E7197BE" w14:textId="77777777" w:rsidR="006E36F7" w:rsidRPr="00685431" w:rsidRDefault="006E36F7" w:rsidP="00331079">
            <w:pPr>
              <w:pStyle w:val="activity-numbered--centered"/>
              <w:spacing w:before="120"/>
              <w:jc w:val="left"/>
            </w:pPr>
            <w:r>
              <w:tab/>
            </w:r>
            <w:r w:rsidRPr="004C2303">
              <w:rPr>
                <w:rStyle w:val="wol"/>
              </w:rPr>
              <w:t xml:space="preserve">     </w:t>
            </w:r>
            <w:r>
              <w:rPr>
                <w:rStyle w:val="wol"/>
              </w:rPr>
              <w:t xml:space="preserve">     </w:t>
            </w:r>
            <w:r w:rsidRPr="004C2303">
              <w:rPr>
                <w:rStyle w:val="wol"/>
              </w:rPr>
              <w:t xml:space="preserve">    </w:t>
            </w:r>
            <w:r>
              <w:rPr>
                <w:rStyle w:val="wol"/>
              </w:rPr>
              <w:t xml:space="preserve">          </w:t>
            </w:r>
            <w:r w:rsidRPr="004C2303">
              <w:rPr>
                <w:rStyle w:val="wol"/>
              </w:rPr>
              <w:t> </w:t>
            </w:r>
            <w:r w:rsidRPr="006975E6">
              <w:rPr>
                <w:rStyle w:val="wol"/>
                <w:u w:val="none"/>
              </w:rPr>
              <w:t> , </w:t>
            </w:r>
            <w:r w:rsidRPr="004C2303">
              <w:t>I</w:t>
            </w:r>
            <w:r>
              <w:t>’m not</w:t>
            </w:r>
            <w:r w:rsidRPr="004C2303">
              <w:t>.</w:t>
            </w:r>
          </w:p>
        </w:tc>
        <w:tc>
          <w:tcPr>
            <w:tcW w:w="3111" w:type="dxa"/>
          </w:tcPr>
          <w:p w14:paraId="66D758A5" w14:textId="77777777" w:rsidR="006E36F7" w:rsidRPr="00E63E88" w:rsidRDefault="006E36F7" w:rsidP="00331079">
            <w:pPr>
              <w:pStyle w:val="activity-numbered--table"/>
              <w:spacing w:before="80"/>
            </w:pPr>
            <w:r>
              <w:t>3</w:t>
            </w:r>
            <w:r w:rsidRPr="00E63E88">
              <w:tab/>
            </w:r>
            <w:r w:rsidRPr="004C2303">
              <w:t>Are you cold?</w:t>
            </w:r>
          </w:p>
          <w:p w14:paraId="6E709F42" w14:textId="77777777" w:rsidR="006E36F7" w:rsidRPr="00685431" w:rsidRDefault="006E36F7" w:rsidP="00331079">
            <w:pPr>
              <w:pStyle w:val="activity-numbered--centered"/>
              <w:spacing w:before="120"/>
              <w:jc w:val="left"/>
            </w:pPr>
            <w:r>
              <w:tab/>
            </w:r>
            <w:r w:rsidRPr="004C2303">
              <w:rPr>
                <w:rStyle w:val="wol"/>
              </w:rPr>
              <w:t xml:space="preserve">     </w:t>
            </w:r>
            <w:r>
              <w:rPr>
                <w:rStyle w:val="wol"/>
              </w:rPr>
              <w:t xml:space="preserve">     </w:t>
            </w:r>
            <w:r w:rsidRPr="004C2303">
              <w:rPr>
                <w:rStyle w:val="wol"/>
              </w:rPr>
              <w:t xml:space="preserve">    </w:t>
            </w:r>
            <w:r>
              <w:rPr>
                <w:rStyle w:val="wol"/>
              </w:rPr>
              <w:t xml:space="preserve">          </w:t>
            </w:r>
            <w:r w:rsidRPr="004C2303">
              <w:rPr>
                <w:rStyle w:val="wol"/>
              </w:rPr>
              <w:t> </w:t>
            </w:r>
            <w:r w:rsidRPr="006975E6">
              <w:rPr>
                <w:rStyle w:val="wol"/>
                <w:u w:val="none"/>
              </w:rPr>
              <w:t> , </w:t>
            </w:r>
            <w:r w:rsidRPr="004C2303">
              <w:t>I</w:t>
            </w:r>
            <w:r>
              <w:t>’m not</w:t>
            </w:r>
            <w:r w:rsidRPr="004C2303">
              <w:t>.</w:t>
            </w:r>
          </w:p>
        </w:tc>
      </w:tr>
      <w:tr w:rsidR="006E36F7" w14:paraId="08DF3B23" w14:textId="77777777" w:rsidTr="00331079">
        <w:trPr>
          <w:cantSplit/>
          <w:trHeight w:val="1587"/>
        </w:trPr>
        <w:tc>
          <w:tcPr>
            <w:tcW w:w="3111" w:type="dxa"/>
            <w:vAlign w:val="center"/>
          </w:tcPr>
          <w:p w14:paraId="552080A0" w14:textId="77777777" w:rsidR="006E36F7" w:rsidRDefault="006E36F7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6878950" wp14:editId="52984BFA">
                  <wp:extent cx="685800" cy="966731"/>
                  <wp:effectExtent l="0" t="0" r="0" b="0"/>
                  <wp:docPr id="102631502" name="Picture 102631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0941" cy="973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5AF36B0A" w14:textId="77777777" w:rsidR="006E36F7" w:rsidRDefault="006E36F7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AED5A10" wp14:editId="37A79967">
                  <wp:extent cx="822960" cy="964277"/>
                  <wp:effectExtent l="0" t="0" r="2540" b="1270"/>
                  <wp:docPr id="102631503" name="Picture 102631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4964" cy="978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475E5492" w14:textId="77777777" w:rsidR="006E36F7" w:rsidRDefault="006E36F7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A27B635" wp14:editId="33B4C741">
                  <wp:extent cx="749808" cy="996904"/>
                  <wp:effectExtent l="0" t="0" r="0" b="0"/>
                  <wp:docPr id="102631504" name="Picture 102631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423" cy="1004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36F7" w:rsidRPr="00350086" w14:paraId="4FB8D613" w14:textId="77777777" w:rsidTr="00331079">
        <w:trPr>
          <w:cantSplit/>
          <w:trHeight w:val="964"/>
        </w:trPr>
        <w:tc>
          <w:tcPr>
            <w:tcW w:w="3111" w:type="dxa"/>
          </w:tcPr>
          <w:p w14:paraId="76EC55E0" w14:textId="77777777" w:rsidR="006E36F7" w:rsidRPr="00E63E88" w:rsidRDefault="006E36F7" w:rsidP="00331079">
            <w:pPr>
              <w:pStyle w:val="activity-numbered--table"/>
              <w:spacing w:before="80"/>
            </w:pPr>
            <w:r>
              <w:t>4</w:t>
            </w:r>
            <w:r w:rsidRPr="00E63E88">
              <w:tab/>
            </w:r>
            <w:r w:rsidRPr="004C2303">
              <w:t>Are you happy?</w:t>
            </w:r>
          </w:p>
          <w:p w14:paraId="63A75A00" w14:textId="77777777" w:rsidR="006E36F7" w:rsidRDefault="006E36F7" w:rsidP="00331079">
            <w:pPr>
              <w:pStyle w:val="activity-numbered--centered"/>
              <w:jc w:val="left"/>
            </w:pPr>
            <w:r>
              <w:tab/>
            </w:r>
            <w:r w:rsidRPr="004C2303">
              <w:rPr>
                <w:rStyle w:val="wol"/>
              </w:rPr>
              <w:t xml:space="preserve">     </w:t>
            </w:r>
            <w:r>
              <w:rPr>
                <w:rStyle w:val="wol"/>
              </w:rPr>
              <w:t xml:space="preserve">     </w:t>
            </w:r>
            <w:r w:rsidRPr="004C2303">
              <w:rPr>
                <w:rStyle w:val="wol"/>
              </w:rPr>
              <w:t xml:space="preserve">    </w:t>
            </w:r>
            <w:r>
              <w:rPr>
                <w:rStyle w:val="wol"/>
              </w:rPr>
              <w:t xml:space="preserve">          </w:t>
            </w:r>
            <w:r w:rsidRPr="004C2303">
              <w:rPr>
                <w:rStyle w:val="wol"/>
              </w:rPr>
              <w:t> </w:t>
            </w:r>
            <w:r w:rsidRPr="006975E6">
              <w:rPr>
                <w:rStyle w:val="wol"/>
                <w:u w:val="none"/>
              </w:rPr>
              <w:t> , </w:t>
            </w:r>
            <w:r w:rsidRPr="004C2303">
              <w:t>I am.</w:t>
            </w:r>
          </w:p>
        </w:tc>
        <w:tc>
          <w:tcPr>
            <w:tcW w:w="3111" w:type="dxa"/>
          </w:tcPr>
          <w:p w14:paraId="263493EF" w14:textId="77777777" w:rsidR="006E36F7" w:rsidRPr="00E63E88" w:rsidRDefault="006E36F7" w:rsidP="00331079">
            <w:pPr>
              <w:pStyle w:val="activity-numbered--table"/>
              <w:spacing w:before="80"/>
            </w:pPr>
            <w:r>
              <w:t>5</w:t>
            </w:r>
            <w:r w:rsidRPr="00E63E88">
              <w:tab/>
            </w:r>
            <w:r w:rsidRPr="004C2303">
              <w:t>Are you thirsty?</w:t>
            </w:r>
          </w:p>
          <w:p w14:paraId="4A1BFACF" w14:textId="252EB7B6" w:rsidR="006E36F7" w:rsidRDefault="006E36F7" w:rsidP="00331079">
            <w:pPr>
              <w:pStyle w:val="activity-numbered--centered"/>
              <w:jc w:val="left"/>
            </w:pPr>
            <w:r>
              <w:tab/>
            </w:r>
            <w:r w:rsidRPr="004C2303">
              <w:rPr>
                <w:rStyle w:val="wol"/>
              </w:rPr>
              <w:t xml:space="preserve">     </w:t>
            </w:r>
            <w:r>
              <w:rPr>
                <w:rStyle w:val="wol"/>
              </w:rPr>
              <w:t xml:space="preserve">     </w:t>
            </w:r>
            <w:r w:rsidRPr="004C2303">
              <w:rPr>
                <w:rStyle w:val="wol"/>
              </w:rPr>
              <w:t xml:space="preserve">    </w:t>
            </w:r>
            <w:r>
              <w:rPr>
                <w:rStyle w:val="wol"/>
              </w:rPr>
              <w:t xml:space="preserve">          </w:t>
            </w:r>
            <w:r w:rsidRPr="004C2303">
              <w:rPr>
                <w:rStyle w:val="wol"/>
              </w:rPr>
              <w:t> </w:t>
            </w:r>
            <w:r w:rsidRPr="006975E6">
              <w:rPr>
                <w:rStyle w:val="wol"/>
                <w:u w:val="none"/>
              </w:rPr>
              <w:t> , </w:t>
            </w:r>
            <w:r w:rsidR="003F1CAC">
              <w:t>I am</w:t>
            </w:r>
            <w:r w:rsidRPr="004C2303">
              <w:t>.</w:t>
            </w:r>
          </w:p>
        </w:tc>
        <w:tc>
          <w:tcPr>
            <w:tcW w:w="3111" w:type="dxa"/>
          </w:tcPr>
          <w:p w14:paraId="2E71BFE0" w14:textId="77777777" w:rsidR="006E36F7" w:rsidRPr="00E63E88" w:rsidRDefault="006E36F7" w:rsidP="00331079">
            <w:pPr>
              <w:pStyle w:val="activity-numbered--table"/>
              <w:spacing w:before="80"/>
            </w:pPr>
            <w:r>
              <w:t>6</w:t>
            </w:r>
            <w:r w:rsidRPr="00E63E88">
              <w:tab/>
            </w:r>
            <w:r w:rsidRPr="004C2303">
              <w:t>Are you cold?</w:t>
            </w:r>
          </w:p>
          <w:p w14:paraId="5CDAC4B2" w14:textId="77777777" w:rsidR="006E36F7" w:rsidRPr="00350086" w:rsidRDefault="006E36F7" w:rsidP="00331079">
            <w:pPr>
              <w:pStyle w:val="activity-numbered--centered"/>
              <w:spacing w:after="0"/>
              <w:jc w:val="left"/>
            </w:pPr>
            <w:r>
              <w:tab/>
            </w:r>
            <w:r w:rsidRPr="004C2303">
              <w:rPr>
                <w:rStyle w:val="wol"/>
              </w:rPr>
              <w:t xml:space="preserve">     </w:t>
            </w:r>
            <w:r>
              <w:rPr>
                <w:rStyle w:val="wol"/>
              </w:rPr>
              <w:t xml:space="preserve">     </w:t>
            </w:r>
            <w:r w:rsidRPr="004C2303">
              <w:rPr>
                <w:rStyle w:val="wol"/>
              </w:rPr>
              <w:t xml:space="preserve">    </w:t>
            </w:r>
            <w:r>
              <w:rPr>
                <w:rStyle w:val="wol"/>
              </w:rPr>
              <w:t xml:space="preserve">          </w:t>
            </w:r>
            <w:r w:rsidRPr="004C2303">
              <w:rPr>
                <w:rStyle w:val="wol"/>
              </w:rPr>
              <w:t> </w:t>
            </w:r>
            <w:r w:rsidRPr="006975E6">
              <w:rPr>
                <w:rStyle w:val="wol"/>
                <w:u w:val="none"/>
              </w:rPr>
              <w:t> , </w:t>
            </w:r>
            <w:r w:rsidRPr="004C2303">
              <w:t>I am.</w:t>
            </w:r>
          </w:p>
        </w:tc>
      </w:tr>
    </w:tbl>
    <w:p w14:paraId="56FC98FB" w14:textId="00F988F3" w:rsidR="002F1670" w:rsidRPr="00683C0B" w:rsidRDefault="006E36F7" w:rsidP="007046EA">
      <w:pPr>
        <w:pStyle w:val="marks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>/ 6</w:t>
      </w:r>
      <w:r>
        <w:rPr>
          <w:rStyle w:val="marks-frame"/>
        </w:rPr>
        <w:t> </w:t>
      </w:r>
    </w:p>
    <w:p w14:paraId="757F32A1" w14:textId="7EE6AA42" w:rsidR="00013650" w:rsidRPr="00141B75" w:rsidRDefault="00013650" w:rsidP="00141B75">
      <w:pPr>
        <w:pStyle w:val="marks"/>
        <w:rPr>
          <w:rFonts w:ascii="Calibri" w:hAnsi="Calibri"/>
          <w:b w:val="0"/>
          <w:bdr w:val="single" w:sz="6" w:space="0" w:color="808080"/>
        </w:rPr>
      </w:pPr>
      <w:r>
        <w:br w:type="page"/>
      </w:r>
    </w:p>
    <w:p w14:paraId="566BECE2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56B75E5" wp14:editId="394CE35A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2" name="Rounded 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A53D8A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Reading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6B75E5" id="Rounded Rectangle 22" o:spid="_x0000_s1041" style="position:absolute;margin-left:0;margin-top:-.05pt;width:117.35pt;height:21.6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" fillcolor="#7f7f7f [1612]" stroked="f" strokeweight="1pt">
                <v:stroke joinstyle="miter"/>
                <v:textbox inset="0,0,0,0">
                  <w:txbxContent>
                    <w:p w14:paraId="60A53D8A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Reading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0762D86" w14:textId="2B5D5941" w:rsidR="00B020DB" w:rsidRPr="002D2043" w:rsidRDefault="00B020DB" w:rsidP="00B020DB">
      <w:pPr>
        <w:pStyle w:val="instruction"/>
      </w:pPr>
      <w:r w:rsidRPr="002D2043">
        <w:t>5</w:t>
      </w:r>
      <w:r w:rsidRPr="002D2043">
        <w:tab/>
      </w:r>
      <w:r w:rsidRPr="004C2303">
        <w:t xml:space="preserve">Read and circle </w:t>
      </w:r>
      <w:r w:rsidRPr="002C781C">
        <w:rPr>
          <w:rStyle w:val="instruction-italic"/>
        </w:rPr>
        <w:t>T</w:t>
      </w:r>
      <w:r w:rsidRPr="004C2303">
        <w:t xml:space="preserve"> (</w:t>
      </w:r>
      <w:r w:rsidR="002C781C">
        <w:t>t</w:t>
      </w:r>
      <w:r w:rsidRPr="004C2303">
        <w:t xml:space="preserve">rue) or </w:t>
      </w:r>
      <w:r w:rsidRPr="002C781C">
        <w:rPr>
          <w:rStyle w:val="instruction-italic"/>
        </w:rPr>
        <w:t>F</w:t>
      </w:r>
      <w:r w:rsidRPr="004C2303">
        <w:t xml:space="preserve"> (</w:t>
      </w:r>
      <w:r w:rsidR="002C781C">
        <w:t>f</w:t>
      </w:r>
      <w:r w:rsidRPr="004C2303">
        <w:t>alse)</w:t>
      </w:r>
      <w:r w:rsidRPr="004C2303">
        <w:rPr>
          <w:rStyle w:val="instruction-italic"/>
        </w:rPr>
        <w:t>.</w:t>
      </w:r>
      <w:r w:rsidRPr="008928EB">
        <w:t xml:space="preserve"> </w:t>
      </w:r>
    </w:p>
    <w:p w14:paraId="70BD3E26" w14:textId="77777777" w:rsidR="00B020DB" w:rsidRDefault="00B020DB" w:rsidP="00B020DB">
      <w:pPr>
        <w:pStyle w:val="Note"/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FAEAD16" wp14:editId="55BACC42">
                <wp:simplePos x="0" y="0"/>
                <wp:positionH relativeFrom="column">
                  <wp:posOffset>185166</wp:posOffset>
                </wp:positionH>
                <wp:positionV relativeFrom="paragraph">
                  <wp:posOffset>56642</wp:posOffset>
                </wp:positionV>
                <wp:extent cx="4791456" cy="2185416"/>
                <wp:effectExtent l="0" t="0" r="0" b="0"/>
                <wp:wrapNone/>
                <wp:docPr id="102631488" name="Text Box 102631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1456" cy="21854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953F13" w14:textId="77777777" w:rsidR="00B020DB" w:rsidRDefault="00B020DB" w:rsidP="00B020D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A17FCA" wp14:editId="06B03197">
                                  <wp:extent cx="4687570" cy="2124075"/>
                                  <wp:effectExtent l="0" t="0" r="0" b="0"/>
                                  <wp:docPr id="102631425" name="Picture 1026314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631425" name="WC1SEmail.jpg"/>
                                          <pic:cNvPicPr/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687570" cy="21240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AEAD16" id="Text Box 102631488" o:spid="_x0000_s1042" type="#_x0000_t202" style="position:absolute;margin-left:14.6pt;margin-top:4.45pt;width:377.3pt;height:172.1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" filled="f" stroked="f" strokeweight=".5pt">
                <v:textbox inset="0,0,0,0">
                  <w:txbxContent>
                    <w:p w14:paraId="20953F13" w14:textId="77777777" w:rsidR="00B020DB" w:rsidRDefault="00B020DB" w:rsidP="00B020DB">
                      <w:r>
                        <w:rPr>
                          <w:noProof/>
                        </w:rPr>
                        <w:drawing>
                          <wp:inline distT="0" distB="0" distL="0" distR="0" wp14:anchorId="18A17FCA" wp14:editId="06B03197">
                            <wp:extent cx="4687570" cy="2124075"/>
                            <wp:effectExtent l="0" t="0" r="0" b="0"/>
                            <wp:docPr id="102631425" name="Picture 1026314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631425" name="WC1SEmail.jpg"/>
                                    <pic:cNvPicPr/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687570" cy="21240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7063B28" w14:textId="77777777" w:rsidR="00B020DB" w:rsidRDefault="00B020DB" w:rsidP="00B020DB">
      <w:pPr>
        <w:pStyle w:val="Note"/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D44B01D" wp14:editId="7A3AF4A3">
                <wp:simplePos x="0" y="0"/>
                <wp:positionH relativeFrom="column">
                  <wp:posOffset>203454</wp:posOffset>
                </wp:positionH>
                <wp:positionV relativeFrom="paragraph">
                  <wp:posOffset>165735</wp:posOffset>
                </wp:positionV>
                <wp:extent cx="4581144" cy="1709928"/>
                <wp:effectExtent l="0" t="0" r="0" b="0"/>
                <wp:wrapNone/>
                <wp:docPr id="102631493" name="Text Box 102631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1144" cy="17099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6B3317" w14:textId="77777777" w:rsidR="00B020DB" w:rsidRPr="0014308A" w:rsidRDefault="00B020DB" w:rsidP="00B020DB">
                            <w:pPr>
                              <w:pStyle w:val="table-text"/>
                              <w:tabs>
                                <w:tab w:val="left" w:pos="3486"/>
                                <w:tab w:val="left" w:pos="3544"/>
                              </w:tabs>
                              <w:spacing w:after="520" w:line="276" w:lineRule="auto"/>
                              <w:ind w:left="560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Paula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ab/>
                              <w:t>Adam</w:t>
                            </w:r>
                          </w:p>
                          <w:p w14:paraId="1B93CCE7" w14:textId="77777777" w:rsidR="00B020DB" w:rsidRPr="003F1CAC" w:rsidRDefault="00B020DB" w:rsidP="00B020DB">
                            <w:pPr>
                              <w:spacing w:line="276" w:lineRule="auto"/>
                              <w:rPr>
                                <w:rFonts w:asciiTheme="minorHAnsi" w:hAnsiTheme="minorHAnsi"/>
                                <w:color w:val="000000"/>
                                <w:sz w:val="21"/>
                                <w:szCs w:val="21"/>
                              </w:rPr>
                            </w:pPr>
                            <w:r w:rsidRPr="003F1CAC">
                              <w:rPr>
                                <w:rFonts w:asciiTheme="minorHAnsi" w:hAnsiTheme="minorHAnsi"/>
                                <w:color w:val="000000"/>
                                <w:sz w:val="21"/>
                                <w:szCs w:val="21"/>
                              </w:rPr>
                              <w:t>Hi Adam,</w:t>
                            </w:r>
                          </w:p>
                          <w:p w14:paraId="102881B4" w14:textId="77777777" w:rsidR="00B020DB" w:rsidRPr="003F1CAC" w:rsidRDefault="00B020DB" w:rsidP="00B020DB">
                            <w:pPr>
                              <w:spacing w:line="276" w:lineRule="auto"/>
                              <w:rPr>
                                <w:rFonts w:asciiTheme="minorHAnsi" w:hAnsiTheme="minorHAnsi"/>
                                <w:color w:val="000000"/>
                                <w:sz w:val="21"/>
                                <w:szCs w:val="21"/>
                              </w:rPr>
                            </w:pPr>
                            <w:r w:rsidRPr="003F1CAC">
                              <w:rPr>
                                <w:rFonts w:asciiTheme="minorHAnsi" w:hAnsiTheme="minorHAnsi"/>
                                <w:color w:val="000000"/>
                                <w:sz w:val="21"/>
                                <w:szCs w:val="21"/>
                              </w:rPr>
                              <w:t>How are you?</w:t>
                            </w:r>
                          </w:p>
                          <w:p w14:paraId="7D048A50" w14:textId="77777777" w:rsidR="00B020DB" w:rsidRPr="003F1CAC" w:rsidRDefault="00B020DB" w:rsidP="00B020DB">
                            <w:pPr>
                              <w:spacing w:line="276" w:lineRule="auto"/>
                              <w:rPr>
                                <w:rFonts w:asciiTheme="minorHAnsi" w:hAnsiTheme="minorHAnsi"/>
                                <w:color w:val="000000"/>
                                <w:sz w:val="21"/>
                                <w:szCs w:val="21"/>
                              </w:rPr>
                            </w:pPr>
                            <w:r w:rsidRPr="003F1CAC">
                              <w:rPr>
                                <w:rFonts w:asciiTheme="minorHAnsi" w:hAnsiTheme="minorHAnsi"/>
                                <w:color w:val="000000"/>
                                <w:sz w:val="21"/>
                                <w:szCs w:val="21"/>
                              </w:rPr>
                              <w:t>This is my family. I’ve got a mum. Her name is Anna. I’ve got a dad. His name is Ethan. I’ve got a sister. Her name is Emma. She’s ten. She’s happy. I’ve got four cousins. One boy and three girls. The boy is six. His name is Hector. He can climb.</w:t>
                            </w:r>
                          </w:p>
                          <w:p w14:paraId="323B1A8C" w14:textId="77777777" w:rsidR="00B020DB" w:rsidRPr="003F1CAC" w:rsidRDefault="00B020DB" w:rsidP="00B020DB">
                            <w:pPr>
                              <w:spacing w:line="276" w:lineRule="auto"/>
                              <w:rPr>
                                <w:sz w:val="21"/>
                                <w:szCs w:val="21"/>
                              </w:rPr>
                            </w:pPr>
                            <w:r w:rsidRPr="003F1CAC">
                              <w:rPr>
                                <w:rFonts w:asciiTheme="minorHAnsi" w:hAnsiTheme="minorHAnsi"/>
                                <w:color w:val="000000"/>
                                <w:sz w:val="21"/>
                                <w:szCs w:val="21"/>
                              </w:rPr>
                              <w:t>Paula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44B01D" id="Text Box 102631493" o:spid="_x0000_s1043" type="#_x0000_t202" style="position:absolute;margin-left:16pt;margin-top:13.05pt;width:360.7pt;height:134.6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" filled="f" stroked="f" strokeweight=".5pt">
                <v:textbox>
                  <w:txbxContent>
                    <w:p w14:paraId="306B3317" w14:textId="77777777" w:rsidR="00B020DB" w:rsidRPr="0014308A" w:rsidRDefault="00B020DB" w:rsidP="00B020DB">
                      <w:pPr>
                        <w:pStyle w:val="table-text"/>
                        <w:tabs>
                          <w:tab w:val="left" w:pos="3486"/>
                          <w:tab w:val="left" w:pos="3544"/>
                        </w:tabs>
                        <w:spacing w:after="520" w:line="276" w:lineRule="auto"/>
                        <w:ind w:left="56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Paula</w:t>
                      </w:r>
                      <w:r>
                        <w:rPr>
                          <w:sz w:val="18"/>
                          <w:szCs w:val="18"/>
                        </w:rPr>
                        <w:tab/>
                        <w:t>Adam</w:t>
                      </w:r>
                    </w:p>
                    <w:p w14:paraId="1B93CCE7" w14:textId="77777777" w:rsidR="00B020DB" w:rsidRPr="003F1CAC" w:rsidRDefault="00B020DB" w:rsidP="00B020DB">
                      <w:pPr>
                        <w:spacing w:line="276" w:lineRule="auto"/>
                        <w:rPr>
                          <w:rFonts w:asciiTheme="minorHAnsi" w:hAnsiTheme="minorHAnsi"/>
                          <w:color w:val="000000"/>
                          <w:sz w:val="21"/>
                          <w:szCs w:val="21"/>
                        </w:rPr>
                      </w:pPr>
                      <w:r w:rsidRPr="003F1CAC">
                        <w:rPr>
                          <w:rFonts w:asciiTheme="minorHAnsi" w:hAnsiTheme="minorHAnsi"/>
                          <w:color w:val="000000"/>
                          <w:sz w:val="21"/>
                          <w:szCs w:val="21"/>
                        </w:rPr>
                        <w:t>Hi Adam,</w:t>
                      </w:r>
                    </w:p>
                    <w:p w14:paraId="102881B4" w14:textId="77777777" w:rsidR="00B020DB" w:rsidRPr="003F1CAC" w:rsidRDefault="00B020DB" w:rsidP="00B020DB">
                      <w:pPr>
                        <w:spacing w:line="276" w:lineRule="auto"/>
                        <w:rPr>
                          <w:rFonts w:asciiTheme="minorHAnsi" w:hAnsiTheme="minorHAnsi"/>
                          <w:color w:val="000000"/>
                          <w:sz w:val="21"/>
                          <w:szCs w:val="21"/>
                        </w:rPr>
                      </w:pPr>
                      <w:r w:rsidRPr="003F1CAC">
                        <w:rPr>
                          <w:rFonts w:asciiTheme="minorHAnsi" w:hAnsiTheme="minorHAnsi"/>
                          <w:color w:val="000000"/>
                          <w:sz w:val="21"/>
                          <w:szCs w:val="21"/>
                        </w:rPr>
                        <w:t>How are you?</w:t>
                      </w:r>
                    </w:p>
                    <w:p w14:paraId="7D048A50" w14:textId="77777777" w:rsidR="00B020DB" w:rsidRPr="003F1CAC" w:rsidRDefault="00B020DB" w:rsidP="00B020DB">
                      <w:pPr>
                        <w:spacing w:line="276" w:lineRule="auto"/>
                        <w:rPr>
                          <w:rFonts w:asciiTheme="minorHAnsi" w:hAnsiTheme="minorHAnsi"/>
                          <w:color w:val="000000"/>
                          <w:sz w:val="21"/>
                          <w:szCs w:val="21"/>
                        </w:rPr>
                      </w:pPr>
                      <w:r w:rsidRPr="003F1CAC">
                        <w:rPr>
                          <w:rFonts w:asciiTheme="minorHAnsi" w:hAnsiTheme="minorHAnsi"/>
                          <w:color w:val="000000"/>
                          <w:sz w:val="21"/>
                          <w:szCs w:val="21"/>
                        </w:rPr>
                        <w:t>This is my family. I’ve got a mum. Her name is Anna. I’ve got a dad. His name is Ethan. I’ve got a sister. Her name is Emma. She’s ten. She’s happy. I’ve got four cousins. One boy and three girls. The boy is six. His name is Hector. He can climb.</w:t>
                      </w:r>
                    </w:p>
                    <w:p w14:paraId="323B1A8C" w14:textId="77777777" w:rsidR="00B020DB" w:rsidRPr="003F1CAC" w:rsidRDefault="00B020DB" w:rsidP="00B020DB">
                      <w:pPr>
                        <w:spacing w:line="276" w:lineRule="auto"/>
                        <w:rPr>
                          <w:sz w:val="21"/>
                          <w:szCs w:val="21"/>
                        </w:rPr>
                      </w:pPr>
                      <w:r w:rsidRPr="003F1CAC">
                        <w:rPr>
                          <w:rFonts w:asciiTheme="minorHAnsi" w:hAnsiTheme="minorHAnsi"/>
                          <w:color w:val="000000"/>
                          <w:sz w:val="21"/>
                          <w:szCs w:val="21"/>
                        </w:rPr>
                        <w:t>Paula</w:t>
                      </w:r>
                    </w:p>
                  </w:txbxContent>
                </v:textbox>
              </v:shape>
            </w:pict>
          </mc:Fallback>
        </mc:AlternateContent>
      </w:r>
    </w:p>
    <w:p w14:paraId="3518310B" w14:textId="77777777" w:rsidR="00B020DB" w:rsidRDefault="00B020DB" w:rsidP="00B020DB">
      <w:pPr>
        <w:pStyle w:val="Note"/>
        <w:spacing w:line="240" w:lineRule="auto"/>
      </w:pPr>
    </w:p>
    <w:p w14:paraId="7C1E3FB8" w14:textId="77777777" w:rsidR="00B020DB" w:rsidRDefault="00B020DB" w:rsidP="00B020DB">
      <w:pPr>
        <w:pStyle w:val="Note"/>
        <w:spacing w:line="240" w:lineRule="auto"/>
      </w:pPr>
    </w:p>
    <w:p w14:paraId="2F7F760C" w14:textId="77777777" w:rsidR="00B020DB" w:rsidRDefault="00B020DB" w:rsidP="00B020DB">
      <w:pPr>
        <w:pStyle w:val="Note"/>
        <w:spacing w:line="240" w:lineRule="auto"/>
      </w:pPr>
    </w:p>
    <w:p w14:paraId="47E07C1B" w14:textId="77777777" w:rsidR="00B020DB" w:rsidRDefault="00B020DB" w:rsidP="00B020DB">
      <w:pPr>
        <w:pStyle w:val="Note"/>
        <w:spacing w:line="240" w:lineRule="auto"/>
      </w:pPr>
    </w:p>
    <w:p w14:paraId="0A05F82C" w14:textId="77777777" w:rsidR="00B020DB" w:rsidRDefault="00B020DB" w:rsidP="00B020DB">
      <w:pPr>
        <w:pStyle w:val="Note"/>
        <w:spacing w:line="240" w:lineRule="auto"/>
      </w:pPr>
    </w:p>
    <w:p w14:paraId="220E53BA" w14:textId="77777777" w:rsidR="00B020DB" w:rsidRDefault="00B020DB" w:rsidP="00B020DB">
      <w:pPr>
        <w:pStyle w:val="Note"/>
        <w:spacing w:line="240" w:lineRule="auto"/>
      </w:pPr>
    </w:p>
    <w:p w14:paraId="1AAED2B3" w14:textId="77777777" w:rsidR="00B020DB" w:rsidRDefault="00B020DB" w:rsidP="00B020DB">
      <w:pPr>
        <w:pStyle w:val="Note"/>
        <w:spacing w:line="240" w:lineRule="auto"/>
      </w:pPr>
    </w:p>
    <w:p w14:paraId="3FD5E57C" w14:textId="77777777" w:rsidR="00B020DB" w:rsidRDefault="00B020DB" w:rsidP="00B020DB">
      <w:pPr>
        <w:pStyle w:val="Note"/>
        <w:spacing w:line="240" w:lineRule="auto"/>
      </w:pPr>
    </w:p>
    <w:p w14:paraId="0BD19254" w14:textId="77777777" w:rsidR="00B020DB" w:rsidRDefault="00B020DB" w:rsidP="00B020DB">
      <w:pPr>
        <w:pStyle w:val="Note"/>
        <w:spacing w:line="240" w:lineRule="auto"/>
      </w:pPr>
    </w:p>
    <w:p w14:paraId="01E7508C" w14:textId="77777777" w:rsidR="00B020DB" w:rsidRPr="00B020DB" w:rsidRDefault="00B020DB" w:rsidP="00B020DB">
      <w:pPr>
        <w:pStyle w:val="activity-numbered--common"/>
        <w:spacing w:before="120"/>
        <w:rPr>
          <w:sz w:val="28"/>
          <w:szCs w:val="28"/>
        </w:rPr>
      </w:pPr>
      <w:r w:rsidRPr="00B020DB">
        <w:rPr>
          <w:sz w:val="28"/>
          <w:szCs w:val="28"/>
        </w:rPr>
        <w:t>1</w:t>
      </w:r>
      <w:r w:rsidRPr="00B020DB">
        <w:rPr>
          <w:sz w:val="28"/>
          <w:szCs w:val="28"/>
        </w:rPr>
        <w:tab/>
        <w:t>Anna is Paula’s mum.</w:t>
      </w:r>
      <w:r w:rsidRPr="00B020DB">
        <w:rPr>
          <w:sz w:val="28"/>
          <w:szCs w:val="28"/>
        </w:rPr>
        <w:tab/>
        <w:t>T / F</w:t>
      </w:r>
    </w:p>
    <w:p w14:paraId="2209CEE5" w14:textId="77777777" w:rsidR="00B020DB" w:rsidRPr="00B020DB" w:rsidRDefault="00B020DB" w:rsidP="00B020DB">
      <w:pPr>
        <w:pStyle w:val="activity-numbered--common"/>
        <w:rPr>
          <w:sz w:val="28"/>
          <w:szCs w:val="28"/>
        </w:rPr>
      </w:pPr>
      <w:r w:rsidRPr="00B020DB">
        <w:rPr>
          <w:sz w:val="28"/>
          <w:szCs w:val="28"/>
        </w:rPr>
        <w:t>2</w:t>
      </w:r>
      <w:r w:rsidRPr="00B020DB">
        <w:rPr>
          <w:sz w:val="28"/>
          <w:szCs w:val="28"/>
        </w:rPr>
        <w:tab/>
        <w:t>Paula’s got a brother.</w:t>
      </w:r>
      <w:r w:rsidRPr="00B020DB">
        <w:rPr>
          <w:sz w:val="28"/>
          <w:szCs w:val="28"/>
        </w:rPr>
        <w:tab/>
        <w:t>T / F</w:t>
      </w:r>
    </w:p>
    <w:p w14:paraId="6D52FE55" w14:textId="77777777" w:rsidR="00B020DB" w:rsidRPr="00B020DB" w:rsidRDefault="00B020DB" w:rsidP="00B020DB">
      <w:pPr>
        <w:pStyle w:val="activity-numbered--common"/>
        <w:rPr>
          <w:sz w:val="28"/>
          <w:szCs w:val="28"/>
        </w:rPr>
      </w:pPr>
      <w:r w:rsidRPr="00B020DB">
        <w:rPr>
          <w:sz w:val="28"/>
          <w:szCs w:val="28"/>
        </w:rPr>
        <w:t>3</w:t>
      </w:r>
      <w:r w:rsidRPr="00B020DB">
        <w:rPr>
          <w:sz w:val="28"/>
          <w:szCs w:val="28"/>
        </w:rPr>
        <w:tab/>
        <w:t>Paula’s sister is happy.</w:t>
      </w:r>
      <w:r w:rsidRPr="00B020DB">
        <w:rPr>
          <w:sz w:val="28"/>
          <w:szCs w:val="28"/>
        </w:rPr>
        <w:tab/>
        <w:t>T / F</w:t>
      </w:r>
    </w:p>
    <w:p w14:paraId="23F3FD3D" w14:textId="77777777" w:rsidR="00B020DB" w:rsidRPr="00B020DB" w:rsidRDefault="00B020DB" w:rsidP="00B020DB">
      <w:pPr>
        <w:pStyle w:val="activity-numbered--common"/>
        <w:rPr>
          <w:sz w:val="28"/>
          <w:szCs w:val="28"/>
        </w:rPr>
      </w:pPr>
      <w:r w:rsidRPr="00B020DB">
        <w:rPr>
          <w:sz w:val="28"/>
          <w:szCs w:val="28"/>
        </w:rPr>
        <w:t>4</w:t>
      </w:r>
      <w:r w:rsidRPr="00B020DB">
        <w:rPr>
          <w:sz w:val="28"/>
          <w:szCs w:val="28"/>
        </w:rPr>
        <w:tab/>
        <w:t>Paula’s got four cousins.</w:t>
      </w:r>
      <w:r w:rsidRPr="00B020DB">
        <w:rPr>
          <w:sz w:val="28"/>
          <w:szCs w:val="28"/>
        </w:rPr>
        <w:tab/>
        <w:t>T / F</w:t>
      </w:r>
    </w:p>
    <w:p w14:paraId="6246D876" w14:textId="77777777" w:rsidR="00B020DB" w:rsidRPr="00B020DB" w:rsidRDefault="00B020DB" w:rsidP="00B020DB">
      <w:pPr>
        <w:pStyle w:val="activity-numbered--common"/>
        <w:rPr>
          <w:sz w:val="28"/>
          <w:szCs w:val="28"/>
        </w:rPr>
      </w:pPr>
      <w:r w:rsidRPr="00B020DB">
        <w:rPr>
          <w:sz w:val="28"/>
          <w:szCs w:val="28"/>
        </w:rPr>
        <w:t>5</w:t>
      </w:r>
      <w:r w:rsidRPr="00B020DB">
        <w:rPr>
          <w:sz w:val="28"/>
          <w:szCs w:val="28"/>
        </w:rPr>
        <w:tab/>
        <w:t>Hector is three years old.</w:t>
      </w:r>
      <w:r w:rsidRPr="00B020DB">
        <w:rPr>
          <w:sz w:val="28"/>
          <w:szCs w:val="28"/>
        </w:rPr>
        <w:tab/>
        <w:t>T / F</w:t>
      </w:r>
    </w:p>
    <w:p w14:paraId="7BDC5D83" w14:textId="52EB15C3" w:rsidR="00143868" w:rsidRPr="007C6741" w:rsidRDefault="00B020DB" w:rsidP="00B020DB">
      <w:pPr>
        <w:pStyle w:val="marks"/>
        <w:spacing w:before="240"/>
        <w:rPr>
          <w:rStyle w:val="marks-frame"/>
        </w:rPr>
      </w:pPr>
      <w:r w:rsidRPr="002D2043">
        <w:rPr>
          <w:rStyle w:val="marks-frame"/>
        </w:rPr>
        <w:t>     / 5 </w:t>
      </w:r>
    </w:p>
    <w:p w14:paraId="3E3E752F" w14:textId="77777777" w:rsidR="00170375" w:rsidRPr="002D2043" w:rsidRDefault="00170375" w:rsidP="00170375">
      <w:pPr>
        <w:pStyle w:val="head-b"/>
        <w:spacing w:after="12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D226FBA" wp14:editId="42C80A4D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75AB6F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D226FBA" id="Rounded Rectangle 23" o:spid="_x0000_s1044" style="position:absolute;margin-left:0;margin-top:-.05pt;width:117.3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" fillcolor="#7f7f7f [1612]" stroked="f" strokeweight="1pt">
                <v:stroke joinstyle="miter"/>
                <v:textbox inset="0,0,0,0">
                  <w:txbxContent>
                    <w:p w14:paraId="3C75AB6F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Writing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9D4B32D" w14:textId="064CC991" w:rsidR="00B020DB" w:rsidRPr="002D2043" w:rsidRDefault="00B020DB" w:rsidP="00B020DB">
      <w:pPr>
        <w:pStyle w:val="instruction"/>
      </w:pPr>
      <w:r w:rsidRPr="002D2043">
        <w:t>6</w:t>
      </w:r>
      <w:r w:rsidRPr="002D2043">
        <w:tab/>
      </w:r>
      <w:r w:rsidRPr="004C2303">
        <w:t>Look and write.</w:t>
      </w:r>
      <w:r w:rsidR="00DE7DB0">
        <w:t xml:space="preserve"> </w:t>
      </w:r>
      <w:r w:rsidR="00DE7DB0" w:rsidRPr="00DE7DB0">
        <w:rPr>
          <w:lang w:val="en-US"/>
        </w:rPr>
        <w:t xml:space="preserve">Use </w:t>
      </w:r>
      <w:r w:rsidR="00DE7DB0" w:rsidRPr="00CA003D">
        <w:rPr>
          <w:i/>
          <w:iCs/>
          <w:lang w:val="en-US"/>
        </w:rPr>
        <w:t>my</w:t>
      </w:r>
      <w:r w:rsidR="00DE7DB0" w:rsidRPr="00DE7DB0">
        <w:rPr>
          <w:lang w:val="en-US"/>
        </w:rPr>
        <w:t>.</w:t>
      </w:r>
    </w:p>
    <w:p w14:paraId="6FEACB2B" w14:textId="77777777" w:rsidR="00B020DB" w:rsidRPr="002D2043" w:rsidRDefault="00B020DB" w:rsidP="00B020DB">
      <w:pPr>
        <w:pStyle w:val="wordpool-text"/>
        <w:pBdr>
          <w:right w:val="single" w:sz="4" w:space="1" w:color="A6A6A6"/>
        </w:pBdr>
        <w:ind w:right="5432"/>
        <w:rPr>
          <w:rFonts w:ascii="Calibri" w:hAnsi="Calibri"/>
        </w:rPr>
      </w:pPr>
      <w:r w:rsidRPr="004C2303">
        <w:t>sister</w:t>
      </w:r>
      <w:r w:rsidRPr="004C2303">
        <w:t> </w:t>
      </w:r>
      <w:r w:rsidRPr="004C2303">
        <w:t>grandma</w:t>
      </w:r>
      <w:r w:rsidRPr="004C2303">
        <w:t> </w:t>
      </w:r>
      <w:r w:rsidRPr="004C2303">
        <w:t>grandpa</w:t>
      </w:r>
      <w:r w:rsidRPr="004C2303">
        <w:t> </w:t>
      </w:r>
      <w:r w:rsidRPr="004C2303">
        <w:t>dad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54"/>
        <w:gridCol w:w="3855"/>
      </w:tblGrid>
      <w:tr w:rsidR="00B020DB" w14:paraId="333B7237" w14:textId="77777777" w:rsidTr="00331079">
        <w:trPr>
          <w:cantSplit/>
          <w:trHeight w:val="1418"/>
        </w:trPr>
        <w:tc>
          <w:tcPr>
            <w:tcW w:w="3854" w:type="dxa"/>
            <w:vAlign w:val="center"/>
          </w:tcPr>
          <w:p w14:paraId="1D811A59" w14:textId="77777777" w:rsidR="00B020DB" w:rsidRDefault="00B020DB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0412EA" wp14:editId="0F3FF3D5">
                  <wp:extent cx="666000" cy="849600"/>
                  <wp:effectExtent l="0" t="0" r="0" b="1905"/>
                  <wp:docPr id="102631444" name="Picture 102631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000" cy="84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5" w:type="dxa"/>
            <w:vAlign w:val="center"/>
          </w:tcPr>
          <w:p w14:paraId="7CDC8732" w14:textId="77777777" w:rsidR="00B020DB" w:rsidRDefault="00B020DB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326D00" wp14:editId="2379ED46">
                  <wp:extent cx="667512" cy="872073"/>
                  <wp:effectExtent l="0" t="0" r="5715" b="4445"/>
                  <wp:docPr id="102631445" name="Picture 102631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577" cy="882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20DB" w:rsidRPr="00685431" w14:paraId="5B925F90" w14:textId="77777777" w:rsidTr="00331079">
        <w:trPr>
          <w:cantSplit/>
          <w:trHeight w:val="567"/>
        </w:trPr>
        <w:tc>
          <w:tcPr>
            <w:tcW w:w="3854" w:type="dxa"/>
            <w:vAlign w:val="center"/>
          </w:tcPr>
          <w:p w14:paraId="0A9974EF" w14:textId="1F9FA2A8" w:rsidR="00B020DB" w:rsidRPr="00393E72" w:rsidRDefault="00B020DB" w:rsidP="00B020DB">
            <w:pPr>
              <w:pStyle w:val="activity-numbered"/>
              <w:ind w:left="284" w:right="0"/>
            </w:pPr>
            <w:r>
              <w:t>1</w:t>
            </w:r>
            <w:r w:rsidRPr="004C2303">
              <w:tab/>
              <w:t xml:space="preserve">He’s </w:t>
            </w:r>
            <w:r w:rsidRPr="004C2303">
              <w:rPr>
                <w:rStyle w:val="wol"/>
              </w:rPr>
              <w:t>  </w:t>
            </w:r>
            <w:r w:rsidR="00DE7DB0" w:rsidRPr="004C2303">
              <w:rPr>
                <w:rStyle w:val="wol"/>
              </w:rPr>
              <w:t>        </w:t>
            </w:r>
            <w:r w:rsidRPr="004C2303">
              <w:rPr>
                <w:rStyle w:val="wol"/>
              </w:rPr>
              <w:t>         </w:t>
            </w:r>
            <w:r>
              <w:rPr>
                <w:rStyle w:val="wol"/>
              </w:rPr>
              <w:t xml:space="preserve">     </w:t>
            </w:r>
            <w:r w:rsidRPr="004C2303">
              <w:rPr>
                <w:rStyle w:val="wol"/>
              </w:rPr>
              <w:t>        </w:t>
            </w:r>
            <w:r w:rsidR="00DE7DB0" w:rsidRPr="004C2303">
              <w:rPr>
                <w:rStyle w:val="wol"/>
              </w:rPr>
              <w:t>     </w:t>
            </w:r>
            <w:r w:rsidRPr="004C2303">
              <w:rPr>
                <w:rStyle w:val="wol"/>
              </w:rPr>
              <w:t>      </w:t>
            </w:r>
            <w:r w:rsidRPr="00AD28E6">
              <w:rPr>
                <w:rStyle w:val="wol"/>
                <w:u w:val="none"/>
              </w:rPr>
              <w:t>.</w:t>
            </w:r>
          </w:p>
        </w:tc>
        <w:tc>
          <w:tcPr>
            <w:tcW w:w="3855" w:type="dxa"/>
            <w:vAlign w:val="center"/>
          </w:tcPr>
          <w:p w14:paraId="3C27BD35" w14:textId="45F22CFD" w:rsidR="00B020DB" w:rsidRPr="00393E72" w:rsidRDefault="00B020DB" w:rsidP="00B020DB">
            <w:pPr>
              <w:pStyle w:val="activity-numbered"/>
              <w:ind w:left="284" w:right="0"/>
            </w:pPr>
            <w:r w:rsidRPr="004C2303">
              <w:t>2</w:t>
            </w:r>
            <w:r w:rsidRPr="004C2303">
              <w:tab/>
              <w:t>She’s</w:t>
            </w:r>
            <w:r w:rsidR="00DE7DB0" w:rsidRPr="004C2303">
              <w:t xml:space="preserve"> </w:t>
            </w:r>
            <w:r w:rsidR="00DE7DB0" w:rsidRPr="004C2303">
              <w:rPr>
                <w:rStyle w:val="wol"/>
              </w:rPr>
              <w:t>                   </w:t>
            </w:r>
            <w:r w:rsidR="00DE7DB0">
              <w:rPr>
                <w:rStyle w:val="wol"/>
              </w:rPr>
              <w:t xml:space="preserve">     </w:t>
            </w:r>
            <w:r w:rsidR="00DE7DB0" w:rsidRPr="004C2303">
              <w:rPr>
                <w:rStyle w:val="wol"/>
              </w:rPr>
              <w:t>                   </w:t>
            </w:r>
            <w:r w:rsidR="00DE7DB0" w:rsidRPr="00AD28E6">
              <w:rPr>
                <w:rStyle w:val="wol"/>
                <w:u w:val="none"/>
              </w:rPr>
              <w:t>.</w:t>
            </w:r>
          </w:p>
        </w:tc>
      </w:tr>
      <w:tr w:rsidR="00B020DB" w14:paraId="52D66883" w14:textId="77777777" w:rsidTr="00331079">
        <w:trPr>
          <w:cantSplit/>
          <w:trHeight w:val="1418"/>
        </w:trPr>
        <w:tc>
          <w:tcPr>
            <w:tcW w:w="3854" w:type="dxa"/>
            <w:vAlign w:val="center"/>
          </w:tcPr>
          <w:p w14:paraId="1968F1D4" w14:textId="77777777" w:rsidR="00B020DB" w:rsidRDefault="00B020DB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1613ED7" wp14:editId="1790676E">
                  <wp:extent cx="566928" cy="880918"/>
                  <wp:effectExtent l="0" t="0" r="5080" b="0"/>
                  <wp:docPr id="102631446" name="Picture 1026314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216" cy="889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55" w:type="dxa"/>
            <w:vAlign w:val="center"/>
          </w:tcPr>
          <w:p w14:paraId="6A1215AC" w14:textId="77777777" w:rsidR="00B020DB" w:rsidRDefault="00B020DB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1941E48" wp14:editId="19DCA800">
                  <wp:extent cx="606407" cy="883015"/>
                  <wp:effectExtent l="0" t="0" r="3810" b="0"/>
                  <wp:docPr id="102631447" name="Picture 102631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407" cy="883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20DB" w14:paraId="4FB63444" w14:textId="77777777" w:rsidTr="00331079">
        <w:trPr>
          <w:cantSplit/>
          <w:trHeight w:val="567"/>
        </w:trPr>
        <w:tc>
          <w:tcPr>
            <w:tcW w:w="3854" w:type="dxa"/>
            <w:vAlign w:val="center"/>
          </w:tcPr>
          <w:p w14:paraId="06743B31" w14:textId="6B9C24EC" w:rsidR="00B020DB" w:rsidRPr="00393E72" w:rsidRDefault="00B020DB" w:rsidP="00B020DB">
            <w:pPr>
              <w:pStyle w:val="activity-numbered"/>
              <w:ind w:left="284" w:right="0"/>
            </w:pPr>
            <w:r w:rsidRPr="004C2303">
              <w:t>3</w:t>
            </w:r>
            <w:r w:rsidRPr="004C2303">
              <w:tab/>
            </w:r>
            <w:r w:rsidR="009827EA">
              <w:t>H</w:t>
            </w:r>
            <w:r w:rsidRPr="004C2303">
              <w:t>e’s</w:t>
            </w:r>
            <w:r w:rsidR="00DE7DB0" w:rsidRPr="004C2303">
              <w:t xml:space="preserve"> </w:t>
            </w:r>
            <w:r w:rsidR="00DE7DB0" w:rsidRPr="004C2303">
              <w:rPr>
                <w:rStyle w:val="wol"/>
              </w:rPr>
              <w:t>                   </w:t>
            </w:r>
            <w:r w:rsidR="00DE7DB0">
              <w:rPr>
                <w:rStyle w:val="wol"/>
              </w:rPr>
              <w:t xml:space="preserve">     </w:t>
            </w:r>
            <w:r w:rsidR="00DE7DB0" w:rsidRPr="004C2303">
              <w:rPr>
                <w:rStyle w:val="wol"/>
              </w:rPr>
              <w:t>                   </w:t>
            </w:r>
            <w:r w:rsidR="00DE7DB0" w:rsidRPr="00AD28E6">
              <w:rPr>
                <w:rStyle w:val="wol"/>
                <w:u w:val="none"/>
              </w:rPr>
              <w:t>.</w:t>
            </w:r>
          </w:p>
        </w:tc>
        <w:tc>
          <w:tcPr>
            <w:tcW w:w="3855" w:type="dxa"/>
            <w:vAlign w:val="center"/>
          </w:tcPr>
          <w:p w14:paraId="340F72DC" w14:textId="5595616A" w:rsidR="00B020DB" w:rsidRPr="00393E72" w:rsidRDefault="00B020DB" w:rsidP="009827EA">
            <w:pPr>
              <w:pStyle w:val="activity-numbered"/>
              <w:ind w:left="284" w:right="0"/>
            </w:pPr>
            <w:r w:rsidRPr="004C2303">
              <w:t>4</w:t>
            </w:r>
            <w:r w:rsidRPr="004C2303">
              <w:tab/>
            </w:r>
            <w:r w:rsidR="009827EA">
              <w:t>Sh</w:t>
            </w:r>
            <w:r w:rsidRPr="004C2303">
              <w:t>e’s</w:t>
            </w:r>
            <w:r w:rsidR="00DE7DB0" w:rsidRPr="004C2303">
              <w:t xml:space="preserve"> </w:t>
            </w:r>
            <w:r w:rsidR="00DE7DB0" w:rsidRPr="004C2303">
              <w:rPr>
                <w:rStyle w:val="wol"/>
              </w:rPr>
              <w:t>                   </w:t>
            </w:r>
            <w:r w:rsidR="00DE7DB0">
              <w:rPr>
                <w:rStyle w:val="wol"/>
              </w:rPr>
              <w:t xml:space="preserve">     </w:t>
            </w:r>
            <w:r w:rsidR="00DE7DB0" w:rsidRPr="004C2303">
              <w:rPr>
                <w:rStyle w:val="wol"/>
              </w:rPr>
              <w:t>                   </w:t>
            </w:r>
            <w:r w:rsidR="00DE7DB0" w:rsidRPr="00AD28E6">
              <w:rPr>
                <w:rStyle w:val="wol"/>
                <w:u w:val="none"/>
              </w:rPr>
              <w:t>.</w:t>
            </w:r>
          </w:p>
        </w:tc>
      </w:tr>
    </w:tbl>
    <w:p w14:paraId="598E474B" w14:textId="1C000672" w:rsidR="00744FC9" w:rsidRPr="0004493D" w:rsidRDefault="00B020DB" w:rsidP="0004493D">
      <w:pPr>
        <w:pStyle w:val="marks"/>
        <w:spacing w:before="240"/>
        <w:rPr>
          <w:rFonts w:ascii="Calibri" w:hAnsi="Calibri"/>
          <w:b w:val="0"/>
          <w:bdr w:val="single" w:sz="6" w:space="0" w:color="808080"/>
        </w:rPr>
      </w:pPr>
      <w:r w:rsidRPr="002D2043">
        <w:rPr>
          <w:rStyle w:val="marks-frame"/>
        </w:rPr>
        <w:t xml:space="preserve">     / </w:t>
      </w:r>
      <w:r>
        <w:rPr>
          <w:rStyle w:val="marks-frame"/>
        </w:rPr>
        <w:t>4</w:t>
      </w:r>
      <w:r w:rsidRPr="002D2043">
        <w:rPr>
          <w:rStyle w:val="marks-frame"/>
        </w:rPr>
        <w:t> </w:t>
      </w:r>
      <w:r w:rsidR="00744FC9">
        <w:br w:type="page"/>
      </w:r>
    </w:p>
    <w:p w14:paraId="4C5BBDDA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68F209F" wp14:editId="4125D4F4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6" name="Rounded 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1B5B14" w14:textId="77777777" w:rsidR="00170375" w:rsidRPr="00E63C15" w:rsidRDefault="00170375" w:rsidP="00170375">
                            <w:pPr>
                              <w:pageBreakBefore/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Listening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68F209F" id="Rounded Rectangle 26" o:spid="_x0000_s1045" style="position:absolute;margin-left:0;margin-top:-.05pt;width:117.3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" fillcolor="#7f7f7f [1612]" stroked="f" strokeweight="1pt">
                <v:stroke joinstyle="miter"/>
                <v:textbox inset="0,0,0,0">
                  <w:txbxContent>
                    <w:p w14:paraId="2D1B5B14" w14:textId="77777777" w:rsidR="00170375" w:rsidRPr="00E63C15" w:rsidRDefault="00170375" w:rsidP="00170375">
                      <w:pPr>
                        <w:pageBreakBefore/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Listening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553386E" w14:textId="711D004F" w:rsidR="00553949" w:rsidRDefault="00553949" w:rsidP="00553949">
      <w:pPr>
        <w:pStyle w:val="instruction"/>
      </w:pPr>
      <w:r>
        <w:t>7</w:t>
      </w:r>
      <w:r>
        <w:tab/>
      </w:r>
      <w:r w:rsidRPr="00A9365B">
        <w:rPr>
          <w:rStyle w:val="audio-icon"/>
          <w:noProof/>
          <w:lang w:eastAsia="en-GB"/>
        </w:rPr>
        <w:drawing>
          <wp:inline distT="0" distB="0" distL="0" distR="0" wp14:anchorId="35B8FEE8" wp14:editId="63675D05">
            <wp:extent cx="180000" cy="180000"/>
            <wp:effectExtent l="0" t="0" r="0" b="0"/>
            <wp:docPr id="49" name="Picture 49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udio Icon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color w:val="767171" w:themeColor="background2" w:themeShade="80"/>
        </w:rPr>
        <w:t>6</w:t>
      </w:r>
      <w:r>
        <w:t xml:space="preserve"> </w:t>
      </w:r>
      <w:r w:rsidRPr="002D2043">
        <w:t xml:space="preserve">Listen and circle </w:t>
      </w:r>
      <w:r w:rsidR="00CA003D" w:rsidRPr="002C781C">
        <w:rPr>
          <w:rStyle w:val="instruction-italic"/>
        </w:rPr>
        <w:t>T</w:t>
      </w:r>
      <w:r w:rsidR="00CA003D" w:rsidRPr="004C2303">
        <w:t xml:space="preserve"> (</w:t>
      </w:r>
      <w:r w:rsidR="00CA003D">
        <w:t>t</w:t>
      </w:r>
      <w:r w:rsidR="00CA003D" w:rsidRPr="004C2303">
        <w:t xml:space="preserve">rue) or </w:t>
      </w:r>
      <w:r w:rsidR="00CA003D" w:rsidRPr="002C781C">
        <w:rPr>
          <w:rStyle w:val="instruction-italic"/>
        </w:rPr>
        <w:t>F</w:t>
      </w:r>
      <w:r w:rsidR="00CA003D" w:rsidRPr="004C2303">
        <w:t xml:space="preserve"> (</w:t>
      </w:r>
      <w:r w:rsidR="00CA003D">
        <w:t>f</w:t>
      </w:r>
      <w:r w:rsidR="00CA003D" w:rsidRPr="004C2303">
        <w:t>alse)</w:t>
      </w:r>
      <w:r w:rsidR="00CA003D" w:rsidRPr="004C2303">
        <w:rPr>
          <w:rStyle w:val="instruction-italic"/>
        </w:rPr>
        <w:t>.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7"/>
        <w:gridCol w:w="2778"/>
        <w:gridCol w:w="2778"/>
      </w:tblGrid>
      <w:tr w:rsidR="00553949" w14:paraId="7989F10B" w14:textId="77777777" w:rsidTr="00331079">
        <w:trPr>
          <w:cantSplit/>
          <w:trHeight w:val="1418"/>
        </w:trPr>
        <w:tc>
          <w:tcPr>
            <w:tcW w:w="2777" w:type="dxa"/>
            <w:vAlign w:val="center"/>
          </w:tcPr>
          <w:p w14:paraId="34A89945" w14:textId="77777777" w:rsidR="00553949" w:rsidRDefault="00553949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16081E1" wp14:editId="0F68747E">
                  <wp:extent cx="645958" cy="841248"/>
                  <wp:effectExtent l="0" t="0" r="1905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571" cy="844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430CC694" w14:textId="77777777" w:rsidR="00553949" w:rsidRDefault="00553949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47D666" wp14:editId="3549B9ED">
                  <wp:extent cx="672997" cy="804672"/>
                  <wp:effectExtent l="0" t="0" r="635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107" cy="813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5C2B05CA" w14:textId="77777777" w:rsidR="00553949" w:rsidRDefault="00553949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80EF4E6" wp14:editId="686E7CC1">
                  <wp:extent cx="676656" cy="853175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433" cy="859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3949" w:rsidRPr="00685431" w14:paraId="0C680730" w14:textId="77777777" w:rsidTr="00331079">
        <w:trPr>
          <w:cantSplit/>
          <w:trHeight w:val="567"/>
        </w:trPr>
        <w:tc>
          <w:tcPr>
            <w:tcW w:w="2777" w:type="dxa"/>
            <w:vAlign w:val="center"/>
          </w:tcPr>
          <w:p w14:paraId="3BF12AF5" w14:textId="77777777" w:rsidR="00553949" w:rsidRPr="00685431" w:rsidRDefault="00553949" w:rsidP="00331079">
            <w:pPr>
              <w:pStyle w:val="activity-numbered--centered"/>
            </w:pPr>
            <w:r w:rsidRPr="002D2043">
              <w:t>1</w:t>
            </w:r>
            <w:r w:rsidRPr="002D2043">
              <w:tab/>
              <w:t>T / F</w:t>
            </w:r>
          </w:p>
        </w:tc>
        <w:tc>
          <w:tcPr>
            <w:tcW w:w="2778" w:type="dxa"/>
            <w:vAlign w:val="center"/>
          </w:tcPr>
          <w:p w14:paraId="2E09CB80" w14:textId="77777777" w:rsidR="00553949" w:rsidRPr="00685431" w:rsidRDefault="00553949" w:rsidP="00331079">
            <w:pPr>
              <w:pStyle w:val="activity-numbered--centered"/>
            </w:pPr>
            <w:r>
              <w:t>2</w:t>
            </w:r>
            <w:r w:rsidRPr="002D2043">
              <w:tab/>
              <w:t>T / F</w:t>
            </w:r>
          </w:p>
        </w:tc>
        <w:tc>
          <w:tcPr>
            <w:tcW w:w="2778" w:type="dxa"/>
            <w:vAlign w:val="center"/>
          </w:tcPr>
          <w:p w14:paraId="48D0C6D0" w14:textId="77777777" w:rsidR="00553949" w:rsidRPr="00685431" w:rsidRDefault="00553949" w:rsidP="00331079">
            <w:pPr>
              <w:pStyle w:val="activity-numbered--centered"/>
            </w:pPr>
            <w:r>
              <w:t>3</w:t>
            </w:r>
            <w:r w:rsidRPr="002D2043">
              <w:tab/>
              <w:t>T / F</w:t>
            </w:r>
          </w:p>
        </w:tc>
      </w:tr>
      <w:tr w:rsidR="00553949" w14:paraId="325E9034" w14:textId="77777777" w:rsidTr="00331079">
        <w:trPr>
          <w:cantSplit/>
          <w:trHeight w:val="1418"/>
        </w:trPr>
        <w:tc>
          <w:tcPr>
            <w:tcW w:w="2777" w:type="dxa"/>
            <w:vAlign w:val="center"/>
          </w:tcPr>
          <w:p w14:paraId="0DE865F3" w14:textId="77777777" w:rsidR="00553949" w:rsidRDefault="00553949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7AD5DFA" wp14:editId="71B4F923">
                  <wp:extent cx="590931" cy="851636"/>
                  <wp:effectExtent l="0" t="0" r="635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499" cy="853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279BE6E2" w14:textId="77777777" w:rsidR="00553949" w:rsidRDefault="00553949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4B68EE7" wp14:editId="46C6ABAD">
                  <wp:extent cx="747776" cy="841248"/>
                  <wp:effectExtent l="0" t="0" r="1905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4480" cy="848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22F52A25" w14:textId="77777777" w:rsidR="00553949" w:rsidRDefault="00553949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5DE3EE3" wp14:editId="4EB4DE58">
                  <wp:extent cx="725647" cy="814959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233" cy="817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3949" w14:paraId="28689AB3" w14:textId="77777777" w:rsidTr="00331079">
        <w:trPr>
          <w:cantSplit/>
          <w:trHeight w:val="567"/>
        </w:trPr>
        <w:tc>
          <w:tcPr>
            <w:tcW w:w="2777" w:type="dxa"/>
            <w:vAlign w:val="center"/>
          </w:tcPr>
          <w:p w14:paraId="70CEEEA8" w14:textId="77777777" w:rsidR="00553949" w:rsidRDefault="00553949" w:rsidP="00331079">
            <w:pPr>
              <w:pStyle w:val="activity-numbered--centered"/>
            </w:pPr>
            <w:r>
              <w:t>4</w:t>
            </w:r>
            <w:r w:rsidRPr="002D2043">
              <w:tab/>
              <w:t>T / F</w:t>
            </w:r>
          </w:p>
        </w:tc>
        <w:tc>
          <w:tcPr>
            <w:tcW w:w="2778" w:type="dxa"/>
            <w:vAlign w:val="center"/>
          </w:tcPr>
          <w:p w14:paraId="4DA6A615" w14:textId="77777777" w:rsidR="00553949" w:rsidRDefault="00553949" w:rsidP="00331079">
            <w:pPr>
              <w:pStyle w:val="activity-numbered--centered"/>
            </w:pPr>
            <w:r>
              <w:t>5</w:t>
            </w:r>
            <w:r w:rsidRPr="002D2043">
              <w:tab/>
              <w:t>T / F</w:t>
            </w:r>
          </w:p>
        </w:tc>
        <w:tc>
          <w:tcPr>
            <w:tcW w:w="2778" w:type="dxa"/>
            <w:vAlign w:val="center"/>
          </w:tcPr>
          <w:p w14:paraId="0D3E41A2" w14:textId="77777777" w:rsidR="00553949" w:rsidRPr="00350086" w:rsidRDefault="00553949" w:rsidP="00331079">
            <w:pPr>
              <w:pStyle w:val="activity-numbered--centered"/>
              <w:spacing w:after="0"/>
            </w:pPr>
            <w:r>
              <w:t>6</w:t>
            </w:r>
            <w:r w:rsidRPr="002D2043">
              <w:tab/>
              <w:t>T / F</w:t>
            </w:r>
          </w:p>
        </w:tc>
      </w:tr>
    </w:tbl>
    <w:p w14:paraId="4E343842" w14:textId="50039D5E" w:rsidR="00143868" w:rsidRPr="00683C0B" w:rsidRDefault="00553949" w:rsidP="00143868">
      <w:pPr>
        <w:pStyle w:val="marks"/>
        <w:spacing w:before="240"/>
        <w:rPr>
          <w:rStyle w:val="marks-frame"/>
        </w:rPr>
      </w:pPr>
      <w:r w:rsidRPr="002D2043">
        <w:rPr>
          <w:rStyle w:val="marks-frame"/>
        </w:rPr>
        <w:t xml:space="preserve">     / </w:t>
      </w:r>
      <w:r>
        <w:rPr>
          <w:rStyle w:val="marks-frame"/>
        </w:rPr>
        <w:t>6</w:t>
      </w:r>
      <w:r w:rsidRPr="002D2043">
        <w:rPr>
          <w:rStyle w:val="marks-frame"/>
        </w:rPr>
        <w:t> </w:t>
      </w:r>
    </w:p>
    <w:p w14:paraId="5BE7EDE1" w14:textId="77777777" w:rsidR="00170375" w:rsidRPr="002D2043" w:rsidRDefault="00170375" w:rsidP="00170375">
      <w:pPr>
        <w:pStyle w:val="head-b"/>
        <w:spacing w:after="12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B9DA76E" wp14:editId="0BC2AF4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7" name="Rounded 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A136AA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Speaking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B9DA76E" id="Rounded Rectangle 27" o:spid="_x0000_s1046" style="position:absolute;margin-left:0;margin-top:-.05pt;width:117.35pt;height:21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" fillcolor="#7f7f7f [1612]" stroked="f" strokeweight="1pt">
                <v:stroke joinstyle="miter"/>
                <v:textbox inset="0,0,0,0">
                  <w:txbxContent>
                    <w:p w14:paraId="21A136AA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Speaking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2171981" w14:textId="77777777" w:rsidR="00553949" w:rsidRDefault="00553949" w:rsidP="00553949">
      <w:pPr>
        <w:pStyle w:val="instruction"/>
      </w:pPr>
      <w:r>
        <w:t>8</w:t>
      </w:r>
      <w:r>
        <w:tab/>
      </w:r>
      <w:r w:rsidRPr="004C2303">
        <w:t>Look, read and say.</w:t>
      </w:r>
    </w:p>
    <w:tbl>
      <w:tblPr>
        <w:tblW w:w="9355" w:type="dxa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70"/>
        <w:gridCol w:w="3233"/>
      </w:tblGrid>
      <w:tr w:rsidR="00553949" w14:paraId="38AC03E1" w14:textId="77777777" w:rsidTr="00331079">
        <w:trPr>
          <w:cantSplit/>
          <w:trHeight w:val="1757"/>
        </w:trPr>
        <w:tc>
          <w:tcPr>
            <w:tcW w:w="1984" w:type="dxa"/>
            <w:vAlign w:val="center"/>
          </w:tcPr>
          <w:p w14:paraId="0B3A2EF3" w14:textId="77777777" w:rsidR="00553949" w:rsidRDefault="00553949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5563303" wp14:editId="46CB4AC7">
                  <wp:extent cx="1117745" cy="777240"/>
                  <wp:effectExtent l="0" t="0" r="0" b="0"/>
                  <wp:docPr id="102631489" name="Picture 102631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8746" cy="784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Align w:val="center"/>
          </w:tcPr>
          <w:p w14:paraId="5227E5E3" w14:textId="77777777" w:rsidR="00553949" w:rsidRDefault="00553949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AB336D8" wp14:editId="0000842C">
                  <wp:extent cx="1147923" cy="877824"/>
                  <wp:effectExtent l="0" t="0" r="0" b="0"/>
                  <wp:docPr id="102631490" name="Picture 1026314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856" cy="886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Align w:val="center"/>
          </w:tcPr>
          <w:p w14:paraId="5FAB057D" w14:textId="77777777" w:rsidR="00553949" w:rsidRDefault="00553949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4EA1283" wp14:editId="2EDB313A">
                  <wp:extent cx="1026160" cy="923544"/>
                  <wp:effectExtent l="0" t="0" r="2540" b="3810"/>
                  <wp:docPr id="102631491" name="Picture 102631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407" cy="934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" w:type="dxa"/>
          </w:tcPr>
          <w:p w14:paraId="3EFE65F3" w14:textId="77777777" w:rsidR="00553949" w:rsidRPr="00117BF5" w:rsidRDefault="00553949" w:rsidP="00331079">
            <w:pPr>
              <w:pStyle w:val="activity-numbered--table"/>
            </w:pPr>
          </w:p>
        </w:tc>
        <w:tc>
          <w:tcPr>
            <w:tcW w:w="3233" w:type="dxa"/>
            <w:vMerge w:val="restart"/>
            <w:tcMar>
              <w:left w:w="113" w:type="dxa"/>
            </w:tcMar>
          </w:tcPr>
          <w:p w14:paraId="4099F770" w14:textId="77777777" w:rsidR="00553949" w:rsidRPr="004C2303" w:rsidRDefault="00553949" w:rsidP="00331079">
            <w:pPr>
              <w:pStyle w:val="activity-numbered--table"/>
              <w:spacing w:before="80"/>
              <w:rPr>
                <w:rStyle w:val="wol"/>
              </w:rPr>
            </w:pPr>
            <w:r w:rsidRPr="004C2303">
              <w:t>1</w:t>
            </w:r>
            <w:r w:rsidRPr="004C2303">
              <w:tab/>
              <w:t>Who’s he?</w:t>
            </w:r>
          </w:p>
          <w:p w14:paraId="6DB66D8F" w14:textId="77777777" w:rsidR="00553949" w:rsidRPr="004C2303" w:rsidRDefault="00553949" w:rsidP="00331079">
            <w:pPr>
              <w:pStyle w:val="activity-numbered--table"/>
              <w:rPr>
                <w:rStyle w:val="wol"/>
              </w:rPr>
            </w:pPr>
            <w:r w:rsidRPr="004C2303">
              <w:t>2</w:t>
            </w:r>
            <w:r w:rsidRPr="004C2303">
              <w:tab/>
              <w:t>Who’s she?</w:t>
            </w:r>
          </w:p>
          <w:p w14:paraId="0A95FA0B" w14:textId="77777777" w:rsidR="00553949" w:rsidRPr="004C2303" w:rsidRDefault="00553949" w:rsidP="00331079">
            <w:pPr>
              <w:pStyle w:val="activity-numbered--table"/>
              <w:rPr>
                <w:rStyle w:val="wol"/>
              </w:rPr>
            </w:pPr>
            <w:r w:rsidRPr="004C2303">
              <w:t>3</w:t>
            </w:r>
            <w:r w:rsidRPr="004C2303">
              <w:tab/>
              <w:t>Are you cold?</w:t>
            </w:r>
          </w:p>
          <w:p w14:paraId="36A62B79" w14:textId="77777777" w:rsidR="00553949" w:rsidRPr="004C2303" w:rsidRDefault="00553949" w:rsidP="00331079">
            <w:pPr>
              <w:pStyle w:val="activity-numbered--table"/>
              <w:rPr>
                <w:rStyle w:val="wol"/>
              </w:rPr>
            </w:pPr>
            <w:r w:rsidRPr="004C2303">
              <w:t>4</w:t>
            </w:r>
            <w:r w:rsidRPr="004C2303">
              <w:tab/>
              <w:t>Are you thirsty?</w:t>
            </w:r>
          </w:p>
          <w:p w14:paraId="1FDE92A2" w14:textId="77777777" w:rsidR="00553949" w:rsidRPr="001F1EEA" w:rsidRDefault="00553949" w:rsidP="00331079">
            <w:pPr>
              <w:pStyle w:val="activity-numbered--table"/>
              <w:rPr>
                <w:u w:val="single" w:color="000000"/>
              </w:rPr>
            </w:pPr>
            <w:r w:rsidRPr="004C2303">
              <w:t>5</w:t>
            </w:r>
            <w:r w:rsidRPr="004C2303">
              <w:tab/>
              <w:t>Are you happy?</w:t>
            </w:r>
          </w:p>
        </w:tc>
      </w:tr>
      <w:tr w:rsidR="00553949" w:rsidRPr="00685431" w14:paraId="454B3386" w14:textId="77777777" w:rsidTr="00553949">
        <w:trPr>
          <w:cantSplit/>
          <w:trHeight w:val="454"/>
        </w:trPr>
        <w:tc>
          <w:tcPr>
            <w:tcW w:w="1984" w:type="dxa"/>
            <w:vAlign w:val="center"/>
          </w:tcPr>
          <w:p w14:paraId="3A1D9CF7" w14:textId="77777777" w:rsidR="00553949" w:rsidRPr="00685431" w:rsidRDefault="00553949" w:rsidP="00331079">
            <w:pPr>
              <w:pStyle w:val="activity-numbered--centered"/>
            </w:pPr>
            <w:r w:rsidRPr="002D2043">
              <w:t>1</w:t>
            </w:r>
          </w:p>
        </w:tc>
        <w:tc>
          <w:tcPr>
            <w:tcW w:w="1984" w:type="dxa"/>
            <w:vAlign w:val="center"/>
          </w:tcPr>
          <w:p w14:paraId="1D1B7B7C" w14:textId="77777777" w:rsidR="00553949" w:rsidRPr="00685431" w:rsidRDefault="00553949" w:rsidP="00331079">
            <w:pPr>
              <w:pStyle w:val="activity-numbered--centered"/>
            </w:pPr>
            <w:r>
              <w:t>2</w:t>
            </w:r>
          </w:p>
        </w:tc>
        <w:tc>
          <w:tcPr>
            <w:tcW w:w="1984" w:type="dxa"/>
            <w:vAlign w:val="center"/>
          </w:tcPr>
          <w:p w14:paraId="425D1006" w14:textId="77777777" w:rsidR="00553949" w:rsidRPr="00685431" w:rsidRDefault="00553949" w:rsidP="00331079">
            <w:pPr>
              <w:pStyle w:val="activity-numbered--centered"/>
            </w:pPr>
            <w:r>
              <w:t>3</w:t>
            </w:r>
          </w:p>
        </w:tc>
        <w:tc>
          <w:tcPr>
            <w:tcW w:w="170" w:type="dxa"/>
          </w:tcPr>
          <w:p w14:paraId="073C9711" w14:textId="77777777" w:rsidR="00553949" w:rsidRDefault="00553949" w:rsidP="00331079">
            <w:pPr>
              <w:pStyle w:val="activity-numbered--centered"/>
            </w:pPr>
          </w:p>
        </w:tc>
        <w:tc>
          <w:tcPr>
            <w:tcW w:w="3233" w:type="dxa"/>
            <w:vMerge/>
            <w:tcMar>
              <w:left w:w="113" w:type="dxa"/>
            </w:tcMar>
          </w:tcPr>
          <w:p w14:paraId="3A7C1555" w14:textId="77777777" w:rsidR="00553949" w:rsidRDefault="00553949" w:rsidP="00331079">
            <w:pPr>
              <w:pStyle w:val="activity-numbered--centered"/>
            </w:pPr>
          </w:p>
        </w:tc>
      </w:tr>
      <w:tr w:rsidR="00553949" w14:paraId="36CB40C5" w14:textId="77777777" w:rsidTr="00331079">
        <w:trPr>
          <w:cantSplit/>
          <w:trHeight w:val="1757"/>
        </w:trPr>
        <w:tc>
          <w:tcPr>
            <w:tcW w:w="1984" w:type="dxa"/>
            <w:vAlign w:val="center"/>
          </w:tcPr>
          <w:p w14:paraId="710466C1" w14:textId="77777777" w:rsidR="00553949" w:rsidRDefault="00553949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0BCC475" wp14:editId="29FC3C1D">
                  <wp:extent cx="1128407" cy="914400"/>
                  <wp:effectExtent l="0" t="0" r="1905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668" cy="919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Align w:val="center"/>
          </w:tcPr>
          <w:p w14:paraId="50E6FA77" w14:textId="77777777" w:rsidR="00553949" w:rsidRDefault="00553949" w:rsidP="0033107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DD42DA1" wp14:editId="4C9AF515">
                  <wp:extent cx="1033272" cy="1033272"/>
                  <wp:effectExtent l="0" t="0" r="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189" cy="1041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Align w:val="center"/>
          </w:tcPr>
          <w:p w14:paraId="482386EA" w14:textId="77777777" w:rsidR="00553949" w:rsidRDefault="00553949" w:rsidP="00331079">
            <w:pPr>
              <w:jc w:val="center"/>
            </w:pPr>
          </w:p>
        </w:tc>
        <w:tc>
          <w:tcPr>
            <w:tcW w:w="170" w:type="dxa"/>
          </w:tcPr>
          <w:p w14:paraId="15FB9720" w14:textId="77777777" w:rsidR="00553949" w:rsidRDefault="00553949" w:rsidP="00331079">
            <w:pPr>
              <w:rPr>
                <w:noProof/>
              </w:rPr>
            </w:pPr>
          </w:p>
        </w:tc>
        <w:tc>
          <w:tcPr>
            <w:tcW w:w="3233" w:type="dxa"/>
            <w:vMerge/>
            <w:tcMar>
              <w:left w:w="113" w:type="dxa"/>
            </w:tcMar>
          </w:tcPr>
          <w:p w14:paraId="6FE1717A" w14:textId="77777777" w:rsidR="00553949" w:rsidRDefault="00553949" w:rsidP="00331079">
            <w:pPr>
              <w:rPr>
                <w:noProof/>
              </w:rPr>
            </w:pPr>
          </w:p>
        </w:tc>
      </w:tr>
      <w:tr w:rsidR="00553949" w14:paraId="5521DD5C" w14:textId="77777777" w:rsidTr="00553949">
        <w:trPr>
          <w:cantSplit/>
          <w:trHeight w:val="454"/>
        </w:trPr>
        <w:tc>
          <w:tcPr>
            <w:tcW w:w="1984" w:type="dxa"/>
            <w:vAlign w:val="center"/>
          </w:tcPr>
          <w:p w14:paraId="2E808B53" w14:textId="77777777" w:rsidR="00553949" w:rsidRDefault="00553949" w:rsidP="00331079">
            <w:pPr>
              <w:pStyle w:val="activity-numbered--centered"/>
            </w:pPr>
            <w:r>
              <w:t>4</w:t>
            </w:r>
          </w:p>
        </w:tc>
        <w:tc>
          <w:tcPr>
            <w:tcW w:w="1984" w:type="dxa"/>
            <w:vAlign w:val="center"/>
          </w:tcPr>
          <w:p w14:paraId="146DCD1E" w14:textId="77777777" w:rsidR="00553949" w:rsidRDefault="00553949" w:rsidP="00331079">
            <w:pPr>
              <w:pStyle w:val="activity-numbered--centered"/>
            </w:pPr>
            <w:r>
              <w:t>5</w:t>
            </w:r>
          </w:p>
        </w:tc>
        <w:tc>
          <w:tcPr>
            <w:tcW w:w="1984" w:type="dxa"/>
            <w:vAlign w:val="center"/>
          </w:tcPr>
          <w:p w14:paraId="5362A2D5" w14:textId="77777777" w:rsidR="00553949" w:rsidRDefault="00553949" w:rsidP="00331079">
            <w:pPr>
              <w:pStyle w:val="activity-numbered--centered"/>
            </w:pPr>
          </w:p>
        </w:tc>
        <w:tc>
          <w:tcPr>
            <w:tcW w:w="170" w:type="dxa"/>
          </w:tcPr>
          <w:p w14:paraId="0A0DA24B" w14:textId="77777777" w:rsidR="00553949" w:rsidRDefault="00553949" w:rsidP="00331079">
            <w:pPr>
              <w:pStyle w:val="activity-numbered--centered"/>
            </w:pPr>
          </w:p>
        </w:tc>
        <w:tc>
          <w:tcPr>
            <w:tcW w:w="3233" w:type="dxa"/>
            <w:vMerge/>
            <w:tcMar>
              <w:left w:w="113" w:type="dxa"/>
            </w:tcMar>
          </w:tcPr>
          <w:p w14:paraId="4817D3B7" w14:textId="77777777" w:rsidR="00553949" w:rsidRDefault="00553949" w:rsidP="00331079">
            <w:pPr>
              <w:pStyle w:val="activity-numbered--centered"/>
            </w:pPr>
          </w:p>
        </w:tc>
      </w:tr>
    </w:tbl>
    <w:p w14:paraId="0F35F003" w14:textId="77777777" w:rsidR="00553949" w:rsidRPr="00683C0B" w:rsidRDefault="00553949" w:rsidP="00553949">
      <w:pPr>
        <w:pStyle w:val="marks"/>
        <w:spacing w:before="240"/>
        <w:rPr>
          <w:rStyle w:val="marks-frame"/>
        </w:rPr>
      </w:pPr>
      <w:r w:rsidRPr="002D2043">
        <w:rPr>
          <w:rStyle w:val="marks-frame"/>
        </w:rPr>
        <w:t xml:space="preserve">     / </w:t>
      </w:r>
      <w:r>
        <w:rPr>
          <w:rStyle w:val="marks-frame"/>
        </w:rPr>
        <w:t>5</w:t>
      </w:r>
      <w:r w:rsidRPr="002D2043">
        <w:rPr>
          <w:rStyle w:val="marks-frame"/>
        </w:rPr>
        <w:t> </w:t>
      </w:r>
    </w:p>
    <w:p w14:paraId="150D8802" w14:textId="0CF01CF1" w:rsidR="00B40B86" w:rsidRPr="000F6548" w:rsidRDefault="00553949" w:rsidP="00553949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1310CD44" wp14:editId="6FB90A95">
                <wp:simplePos x="0" y="0"/>
                <wp:positionH relativeFrom="column">
                  <wp:posOffset>5090160</wp:posOffset>
                </wp:positionH>
                <wp:positionV relativeFrom="paragraph">
                  <wp:posOffset>808990</wp:posOffset>
                </wp:positionV>
                <wp:extent cx="458213" cy="3429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213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091F46" w14:textId="7819480A" w:rsidR="00553949" w:rsidRDefault="00553949" w:rsidP="00553949">
                            <w:pPr>
                              <w:jc w:val="center"/>
                            </w:pPr>
                            <w:r>
                              <w:t>4</w:t>
                            </w:r>
                            <w:r w:rsidR="00CF6DCF">
                              <w:t>0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50179C0" wp14:editId="34A892DE">
                                  <wp:extent cx="268605" cy="201295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8605" cy="2012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310CD44" id="Text Box 6" o:spid="_x0000_s1047" type="#_x0000_t202" style="position:absolute;left:0;text-align:left;margin-left:400.8pt;margin-top:63.7pt;width:36.1pt;height:27pt;z-index:251750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" filled="f" stroked="f" strokeweight=".5pt">
                <v:textbox inset=",2mm">
                  <w:txbxContent>
                    <w:p w14:paraId="0C091F46" w14:textId="7819480A" w:rsidR="00553949" w:rsidRDefault="00553949" w:rsidP="00553949">
                      <w:pPr>
                        <w:jc w:val="center"/>
                      </w:pPr>
                      <w:r>
                        <w:t>4</w:t>
                      </w:r>
                      <w:r w:rsidR="00CF6DCF">
                        <w:t>0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550179C0" wp14:editId="34A892DE">
                            <wp:extent cx="268605" cy="201295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4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8605" cy="2012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DF6DAA8" wp14:editId="28D7DBCF">
            <wp:extent cx="5400000" cy="1689882"/>
            <wp:effectExtent l="0" t="0" r="0" b="0"/>
            <wp:docPr id="102631429" name="Picture 10263142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1429" name="Picture 102631429" descr="Graphical user interface, application&#10;&#10;Description automatically generated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8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40B86" w:rsidRPr="000F6548" w:rsidSect="00224951">
      <w:headerReference w:type="default" r:id="rId48"/>
      <w:footerReference w:type="default" r:id="rId49"/>
      <w:pgSz w:w="11900" w:h="16840"/>
      <w:pgMar w:top="1418" w:right="1134" w:bottom="987" w:left="1134" w:header="244" w:footer="59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6830BF4" w14:textId="77777777" w:rsidR="00181D3E" w:rsidRDefault="00181D3E" w:rsidP="00B7780C">
      <w:r>
        <w:separator/>
      </w:r>
    </w:p>
  </w:endnote>
  <w:endnote w:type="continuationSeparator" w:id="0">
    <w:p w14:paraId="70EE7B14" w14:textId="77777777" w:rsidR="00181D3E" w:rsidRDefault="00181D3E" w:rsidP="00B778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altName w:val="Arial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(Body CS)">
    <w:altName w:val="MS Mincho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Bradley Hand ITC">
    <w:panose1 w:val="020B0604020202020204"/>
    <w:charset w:val="4D"/>
    <w:family w:val="script"/>
    <w:pitch w:val="variable"/>
    <w:sig w:usb0="00000003" w:usb1="00000000" w:usb2="00000000" w:usb3="00000000" w:csb0="00000001" w:csb1="00000000"/>
  </w:font>
  <w:font w:name="Abadi">
    <w:altName w:val="Calibri"/>
    <w:panose1 w:val="020B0502020104020204"/>
    <w:charset w:val="00"/>
    <w:family w:val="swiss"/>
    <w:notTrueType/>
    <w:pitch w:val="variable"/>
    <w:sig w:usb0="A00000AF" w:usb1="4000204A" w:usb2="00000000" w:usb3="00000000" w:csb0="0000009B" w:csb1="00000000"/>
  </w:font>
  <w:font w:name="Abadi Extra Light">
    <w:altName w:val="Calibri"/>
    <w:panose1 w:val="020B0604020202020204"/>
    <w:charset w:val="00"/>
    <w:family w:val="swiss"/>
    <w:pitch w:val="variable"/>
    <w:sig w:usb0="8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14423B" w14:textId="77777777" w:rsidR="00800986" w:rsidRPr="002C6E3B" w:rsidRDefault="00800986" w:rsidP="002C6E3B">
    <w:pPr>
      <w:pStyle w:val="Footer"/>
    </w:pPr>
    <w:r w:rsidRPr="002C6E3B">
      <w:fldChar w:fldCharType="begin"/>
    </w:r>
    <w:r w:rsidRPr="002C6E3B">
      <w:instrText xml:space="preserve"> PAGE </w:instrText>
    </w:r>
    <w:r w:rsidRPr="002C6E3B">
      <w:fldChar w:fldCharType="separate"/>
    </w:r>
    <w:r w:rsidR="0010690D">
      <w:rPr>
        <w:noProof/>
      </w:rPr>
      <w:t>4</w:t>
    </w:r>
    <w:r w:rsidRPr="002C6E3B">
      <w:fldChar w:fldCharType="end"/>
    </w:r>
  </w:p>
  <w:p w14:paraId="143D922D" w14:textId="4E518A40" w:rsidR="00800986" w:rsidRPr="002C6E3B" w:rsidRDefault="00E56211" w:rsidP="00E56211">
    <w:pPr>
      <w:pStyle w:val="Footer"/>
      <w:tabs>
        <w:tab w:val="clear" w:pos="8505"/>
        <w:tab w:val="right" w:pos="9632"/>
      </w:tabs>
    </w:pPr>
    <w:r>
      <w:rPr>
        <w:rStyle w:val="PageNumber"/>
      </w:rPr>
      <w:t xml:space="preserve">Photocopiable </w:t>
    </w:r>
    <w:r w:rsidRPr="00977088">
      <w:rPr>
        <w:rStyle w:val="PageNumber"/>
      </w:rPr>
      <w:t>© Oxford University Press</w:t>
    </w:r>
    <w:r w:rsidRPr="00DA2675">
      <w:rPr>
        <w:rStyle w:val="PageNumber"/>
      </w:rPr>
      <w:tab/>
    </w:r>
    <w:r w:rsidR="00AF51AB">
      <w:rPr>
        <w:rStyle w:val="PageNumber"/>
      </w:rPr>
      <w:t>Beehive 1</w:t>
    </w:r>
    <w:r w:rsidR="00AF51AB" w:rsidRPr="00DA2675">
      <w:rPr>
        <w:rStyle w:val="PageNumber"/>
      </w:rPr>
      <w:t xml:space="preserve"> • </w:t>
    </w:r>
    <w:r w:rsidR="00AF51AB">
      <w:rPr>
        <w:rStyle w:val="PageNumber"/>
      </w:rPr>
      <w:t xml:space="preserve">Unit </w:t>
    </w:r>
    <w:r w:rsidR="00AF51AB">
      <w:rPr>
        <w:rStyle w:val="PageNumber"/>
      </w:rPr>
      <w:t>6</w:t>
    </w:r>
    <w:r w:rsidR="00AF51AB">
      <w:rPr>
        <w:rStyle w:val="PageNumber"/>
      </w:rPr>
      <w:t xml:space="preserve"> test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1F66A4" w14:textId="77777777" w:rsidR="00181D3E" w:rsidRDefault="00181D3E" w:rsidP="00B7780C">
      <w:r>
        <w:separator/>
      </w:r>
    </w:p>
  </w:footnote>
  <w:footnote w:type="continuationSeparator" w:id="0">
    <w:p w14:paraId="269A5173" w14:textId="77777777" w:rsidR="00181D3E" w:rsidRDefault="00181D3E" w:rsidP="00B778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914829" w14:textId="77777777" w:rsidR="001B5B02" w:rsidRPr="00224951" w:rsidRDefault="001B5B02" w:rsidP="00224951">
    <w:pPr>
      <w:tabs>
        <w:tab w:val="left" w:pos="5387"/>
      </w:tabs>
      <w:spacing w:before="240"/>
      <w:rPr>
        <w:position w:val="-24"/>
      </w:rPr>
    </w:pPr>
    <w:r>
      <w:rPr>
        <w:noProof/>
        <w:position w:val="48"/>
      </w:rPr>
      <w:drawing>
        <wp:anchor distT="0" distB="0" distL="114300" distR="114300" simplePos="0" relativeHeight="251659264" behindDoc="0" locked="0" layoutInCell="1" allowOverlap="1" wp14:anchorId="35EB35BA" wp14:editId="7E62FCFD">
          <wp:simplePos x="0" y="0"/>
          <wp:positionH relativeFrom="column">
            <wp:posOffset>101889</wp:posOffset>
          </wp:positionH>
          <wp:positionV relativeFrom="page">
            <wp:posOffset>73152</wp:posOffset>
          </wp:positionV>
          <wp:extent cx="1066800" cy="711200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6800" cy="71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F4B59">
      <w:rPr>
        <w:position w:val="48"/>
      </w:rPr>
      <w:tab/>
    </w:r>
    <w:r w:rsidRPr="00224951">
      <w:rPr>
        <w:position w:val="-24"/>
      </w:rPr>
      <w:t xml:space="preserve">Name: </w:t>
    </w:r>
    <w:r w:rsidRPr="00224951">
      <w:rPr>
        <w:position w:val="-24"/>
        <w:u w:val="single"/>
      </w:rPr>
      <w:t>                                                                 </w:t>
    </w:r>
  </w:p>
  <w:p w14:paraId="298A339F" w14:textId="77777777" w:rsidR="001B5B02" w:rsidRPr="002C6E3B" w:rsidRDefault="001B5B02" w:rsidP="001B5B02"/>
  <w:p w14:paraId="658B24E0" w14:textId="77777777" w:rsidR="000342C6" w:rsidRPr="002C6E3B" w:rsidRDefault="000342C6" w:rsidP="002C6E3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A288B6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48024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C0115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62401F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6C932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D16BA7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ACE885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F904B5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A14CF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DFC68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A4F78F9"/>
    <w:multiLevelType w:val="hybridMultilevel"/>
    <w:tmpl w:val="F58C7E86"/>
    <w:lvl w:ilvl="0" w:tplc="701C6244">
      <w:start w:val="1"/>
      <w:numFmt w:val="bullet"/>
      <w:pStyle w:val="advert-generic--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C813AB4"/>
    <w:multiLevelType w:val="hybridMultilevel"/>
    <w:tmpl w:val="B986C7C0"/>
    <w:lvl w:ilvl="0" w:tplc="B8145602">
      <w:start w:val="1"/>
      <w:numFmt w:val="bullet"/>
      <w:pStyle w:val="activity-bulleted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num w:numId="1">
    <w:abstractNumId w:val="11"/>
  </w:num>
  <w:num w:numId="2">
    <w:abstractNumId w:val="10"/>
  </w:num>
  <w:num w:numId="3">
    <w:abstractNumId w:val="0"/>
  </w:num>
  <w:num w:numId="4">
    <w:abstractNumId w:val="1"/>
  </w:num>
  <w:num w:numId="5">
    <w:abstractNumId w:val="2"/>
  </w:num>
  <w:num w:numId="6">
    <w:abstractNumId w:val="3"/>
  </w:num>
  <w:num w:numId="7">
    <w:abstractNumId w:val="8"/>
  </w:num>
  <w:num w:numId="8">
    <w:abstractNumId w:val="4"/>
  </w:num>
  <w:num w:numId="9">
    <w:abstractNumId w:val="5"/>
  </w:num>
  <w:num w:numId="10">
    <w:abstractNumId w:val="6"/>
  </w:num>
  <w:num w:numId="11">
    <w:abstractNumId w:val="7"/>
  </w:num>
  <w:num w:numId="12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fullPage" w:percent="139"/>
  <w:proofState w:spelling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ocumentProtection w:formatting="1" w:enforcement="0"/>
  <w:defaultTabStop w:val="284"/>
  <w:drawingGridHorizontalSpacing w:val="284"/>
  <w:drawingGridVerticalSpacing w:val="284"/>
  <w:doNotUseMarginsForDrawingGridOrigin/>
  <w:drawingGridHorizontalOrigin w:val="1134"/>
  <w:drawingGridVerticalOrigin w:val="1134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71DD"/>
    <w:rsid w:val="00000FC1"/>
    <w:rsid w:val="000064B1"/>
    <w:rsid w:val="0000718C"/>
    <w:rsid w:val="0000769B"/>
    <w:rsid w:val="00007ADB"/>
    <w:rsid w:val="00010574"/>
    <w:rsid w:val="00010F6D"/>
    <w:rsid w:val="000115E0"/>
    <w:rsid w:val="00013650"/>
    <w:rsid w:val="0001375E"/>
    <w:rsid w:val="00015C6F"/>
    <w:rsid w:val="000163F4"/>
    <w:rsid w:val="00016559"/>
    <w:rsid w:val="0002272A"/>
    <w:rsid w:val="00025598"/>
    <w:rsid w:val="00026399"/>
    <w:rsid w:val="00026E83"/>
    <w:rsid w:val="00030019"/>
    <w:rsid w:val="00030C1E"/>
    <w:rsid w:val="000313AB"/>
    <w:rsid w:val="00033974"/>
    <w:rsid w:val="00033C99"/>
    <w:rsid w:val="000342C6"/>
    <w:rsid w:val="00034949"/>
    <w:rsid w:val="00035E65"/>
    <w:rsid w:val="00036271"/>
    <w:rsid w:val="0003773C"/>
    <w:rsid w:val="000425B1"/>
    <w:rsid w:val="00042842"/>
    <w:rsid w:val="000432EC"/>
    <w:rsid w:val="0004493D"/>
    <w:rsid w:val="00052196"/>
    <w:rsid w:val="0005545F"/>
    <w:rsid w:val="00056F6D"/>
    <w:rsid w:val="00057839"/>
    <w:rsid w:val="00062DDF"/>
    <w:rsid w:val="00063C97"/>
    <w:rsid w:val="0006545C"/>
    <w:rsid w:val="00073EA3"/>
    <w:rsid w:val="00074250"/>
    <w:rsid w:val="000745F2"/>
    <w:rsid w:val="00074D5E"/>
    <w:rsid w:val="00075CD7"/>
    <w:rsid w:val="00076194"/>
    <w:rsid w:val="0007790C"/>
    <w:rsid w:val="00080442"/>
    <w:rsid w:val="0008087B"/>
    <w:rsid w:val="00080A78"/>
    <w:rsid w:val="0008266E"/>
    <w:rsid w:val="00083976"/>
    <w:rsid w:val="00083A02"/>
    <w:rsid w:val="00083AF8"/>
    <w:rsid w:val="00084F57"/>
    <w:rsid w:val="00086513"/>
    <w:rsid w:val="00086F1C"/>
    <w:rsid w:val="00091192"/>
    <w:rsid w:val="0009148E"/>
    <w:rsid w:val="000917A3"/>
    <w:rsid w:val="00091A69"/>
    <w:rsid w:val="00092A83"/>
    <w:rsid w:val="00092E0B"/>
    <w:rsid w:val="00093D5F"/>
    <w:rsid w:val="000975C6"/>
    <w:rsid w:val="000A1674"/>
    <w:rsid w:val="000A2455"/>
    <w:rsid w:val="000A4427"/>
    <w:rsid w:val="000A5ED6"/>
    <w:rsid w:val="000A78C9"/>
    <w:rsid w:val="000B04C0"/>
    <w:rsid w:val="000B11EA"/>
    <w:rsid w:val="000B38C8"/>
    <w:rsid w:val="000B6808"/>
    <w:rsid w:val="000B79AF"/>
    <w:rsid w:val="000C0648"/>
    <w:rsid w:val="000C0819"/>
    <w:rsid w:val="000C27C5"/>
    <w:rsid w:val="000C4113"/>
    <w:rsid w:val="000C46AD"/>
    <w:rsid w:val="000C58DF"/>
    <w:rsid w:val="000C68A2"/>
    <w:rsid w:val="000C703B"/>
    <w:rsid w:val="000D17BD"/>
    <w:rsid w:val="000D2FAD"/>
    <w:rsid w:val="000D5F16"/>
    <w:rsid w:val="000D61D6"/>
    <w:rsid w:val="000D7466"/>
    <w:rsid w:val="000D759C"/>
    <w:rsid w:val="000E19D2"/>
    <w:rsid w:val="000F0C06"/>
    <w:rsid w:val="000F101A"/>
    <w:rsid w:val="000F3301"/>
    <w:rsid w:val="000F3BB7"/>
    <w:rsid w:val="000F6548"/>
    <w:rsid w:val="00100CC9"/>
    <w:rsid w:val="00101807"/>
    <w:rsid w:val="00101B55"/>
    <w:rsid w:val="00104B92"/>
    <w:rsid w:val="0010662D"/>
    <w:rsid w:val="0010690D"/>
    <w:rsid w:val="0011251B"/>
    <w:rsid w:val="00114ED7"/>
    <w:rsid w:val="0011599B"/>
    <w:rsid w:val="00115A56"/>
    <w:rsid w:val="001168DF"/>
    <w:rsid w:val="00117BF5"/>
    <w:rsid w:val="00120F50"/>
    <w:rsid w:val="001213FC"/>
    <w:rsid w:val="00121C9C"/>
    <w:rsid w:val="001269C0"/>
    <w:rsid w:val="00130A46"/>
    <w:rsid w:val="0013101C"/>
    <w:rsid w:val="00131452"/>
    <w:rsid w:val="001319F4"/>
    <w:rsid w:val="0013339F"/>
    <w:rsid w:val="0013346E"/>
    <w:rsid w:val="00133B42"/>
    <w:rsid w:val="00135392"/>
    <w:rsid w:val="00136294"/>
    <w:rsid w:val="0013762A"/>
    <w:rsid w:val="001412FE"/>
    <w:rsid w:val="00141B75"/>
    <w:rsid w:val="00141F22"/>
    <w:rsid w:val="00142C7A"/>
    <w:rsid w:val="00143868"/>
    <w:rsid w:val="00151C39"/>
    <w:rsid w:val="00152E78"/>
    <w:rsid w:val="00152FEB"/>
    <w:rsid w:val="00153538"/>
    <w:rsid w:val="00154839"/>
    <w:rsid w:val="00155AC5"/>
    <w:rsid w:val="0015727E"/>
    <w:rsid w:val="00157442"/>
    <w:rsid w:val="00157D55"/>
    <w:rsid w:val="00160AAD"/>
    <w:rsid w:val="00160FFE"/>
    <w:rsid w:val="00161BA3"/>
    <w:rsid w:val="001628E5"/>
    <w:rsid w:val="001629E3"/>
    <w:rsid w:val="00163023"/>
    <w:rsid w:val="00163ED7"/>
    <w:rsid w:val="0016425F"/>
    <w:rsid w:val="00164650"/>
    <w:rsid w:val="001669D2"/>
    <w:rsid w:val="00167601"/>
    <w:rsid w:val="00170375"/>
    <w:rsid w:val="00170E2A"/>
    <w:rsid w:val="00172F94"/>
    <w:rsid w:val="001730B8"/>
    <w:rsid w:val="001736D4"/>
    <w:rsid w:val="0017568E"/>
    <w:rsid w:val="001763A7"/>
    <w:rsid w:val="00176D33"/>
    <w:rsid w:val="0017744A"/>
    <w:rsid w:val="00180D92"/>
    <w:rsid w:val="00181D3E"/>
    <w:rsid w:val="001825FD"/>
    <w:rsid w:val="00184AEC"/>
    <w:rsid w:val="001868C3"/>
    <w:rsid w:val="00190E2A"/>
    <w:rsid w:val="00192804"/>
    <w:rsid w:val="00194765"/>
    <w:rsid w:val="00195AD7"/>
    <w:rsid w:val="001A1161"/>
    <w:rsid w:val="001A145B"/>
    <w:rsid w:val="001A37EA"/>
    <w:rsid w:val="001A43FF"/>
    <w:rsid w:val="001A4458"/>
    <w:rsid w:val="001A5888"/>
    <w:rsid w:val="001A6C5A"/>
    <w:rsid w:val="001A6DA4"/>
    <w:rsid w:val="001A6E3A"/>
    <w:rsid w:val="001A72AD"/>
    <w:rsid w:val="001A7A39"/>
    <w:rsid w:val="001A7FC3"/>
    <w:rsid w:val="001B0B7C"/>
    <w:rsid w:val="001B4283"/>
    <w:rsid w:val="001B4391"/>
    <w:rsid w:val="001B5B02"/>
    <w:rsid w:val="001B780B"/>
    <w:rsid w:val="001B7816"/>
    <w:rsid w:val="001C20D3"/>
    <w:rsid w:val="001C604E"/>
    <w:rsid w:val="001D3185"/>
    <w:rsid w:val="001D3D30"/>
    <w:rsid w:val="001D4337"/>
    <w:rsid w:val="001D4CEA"/>
    <w:rsid w:val="001D4DD8"/>
    <w:rsid w:val="001D561F"/>
    <w:rsid w:val="001D5D1F"/>
    <w:rsid w:val="001D5E7B"/>
    <w:rsid w:val="001D63D0"/>
    <w:rsid w:val="001D6964"/>
    <w:rsid w:val="001D7ABC"/>
    <w:rsid w:val="001E2CAF"/>
    <w:rsid w:val="001E41F9"/>
    <w:rsid w:val="001E512C"/>
    <w:rsid w:val="001E5C42"/>
    <w:rsid w:val="001E6DE5"/>
    <w:rsid w:val="001F1774"/>
    <w:rsid w:val="001F4B2B"/>
    <w:rsid w:val="001F6D4B"/>
    <w:rsid w:val="001F73E7"/>
    <w:rsid w:val="00200546"/>
    <w:rsid w:val="00200B80"/>
    <w:rsid w:val="00201010"/>
    <w:rsid w:val="002017C3"/>
    <w:rsid w:val="002055D9"/>
    <w:rsid w:val="00206208"/>
    <w:rsid w:val="002071D5"/>
    <w:rsid w:val="0021023C"/>
    <w:rsid w:val="00211864"/>
    <w:rsid w:val="002127FE"/>
    <w:rsid w:val="002128CA"/>
    <w:rsid w:val="00212A01"/>
    <w:rsid w:val="00214FB2"/>
    <w:rsid w:val="00215FE4"/>
    <w:rsid w:val="0021648E"/>
    <w:rsid w:val="002171C9"/>
    <w:rsid w:val="00217C06"/>
    <w:rsid w:val="00224488"/>
    <w:rsid w:val="00224951"/>
    <w:rsid w:val="002252FB"/>
    <w:rsid w:val="00226333"/>
    <w:rsid w:val="00226460"/>
    <w:rsid w:val="00231BCB"/>
    <w:rsid w:val="00231FDF"/>
    <w:rsid w:val="00232F43"/>
    <w:rsid w:val="00233553"/>
    <w:rsid w:val="00235319"/>
    <w:rsid w:val="0023630C"/>
    <w:rsid w:val="00240C89"/>
    <w:rsid w:val="00240DD6"/>
    <w:rsid w:val="00243062"/>
    <w:rsid w:val="002434E1"/>
    <w:rsid w:val="0024455B"/>
    <w:rsid w:val="00244FF0"/>
    <w:rsid w:val="00246F64"/>
    <w:rsid w:val="00247D46"/>
    <w:rsid w:val="002531A7"/>
    <w:rsid w:val="00257BB8"/>
    <w:rsid w:val="002608CD"/>
    <w:rsid w:val="002610A9"/>
    <w:rsid w:val="00264C7A"/>
    <w:rsid w:val="00264CFF"/>
    <w:rsid w:val="0026533A"/>
    <w:rsid w:val="00265902"/>
    <w:rsid w:val="002661A9"/>
    <w:rsid w:val="00270A88"/>
    <w:rsid w:val="00271C23"/>
    <w:rsid w:val="00271CAC"/>
    <w:rsid w:val="0027327B"/>
    <w:rsid w:val="00273AE4"/>
    <w:rsid w:val="002743DD"/>
    <w:rsid w:val="0027494A"/>
    <w:rsid w:val="00275B3B"/>
    <w:rsid w:val="002801C8"/>
    <w:rsid w:val="00281D98"/>
    <w:rsid w:val="00283A37"/>
    <w:rsid w:val="00283BC1"/>
    <w:rsid w:val="00286457"/>
    <w:rsid w:val="00287E7F"/>
    <w:rsid w:val="00291D5B"/>
    <w:rsid w:val="00291E32"/>
    <w:rsid w:val="002928F1"/>
    <w:rsid w:val="00293D57"/>
    <w:rsid w:val="002953A8"/>
    <w:rsid w:val="00295F11"/>
    <w:rsid w:val="002A1C7D"/>
    <w:rsid w:val="002A2C75"/>
    <w:rsid w:val="002B1A33"/>
    <w:rsid w:val="002B1DD3"/>
    <w:rsid w:val="002B2F37"/>
    <w:rsid w:val="002B46CF"/>
    <w:rsid w:val="002B559A"/>
    <w:rsid w:val="002C0308"/>
    <w:rsid w:val="002C208E"/>
    <w:rsid w:val="002C32E4"/>
    <w:rsid w:val="002C4F7C"/>
    <w:rsid w:val="002C57A7"/>
    <w:rsid w:val="002C6625"/>
    <w:rsid w:val="002C6886"/>
    <w:rsid w:val="002C6E3B"/>
    <w:rsid w:val="002C781C"/>
    <w:rsid w:val="002D122C"/>
    <w:rsid w:val="002D179A"/>
    <w:rsid w:val="002D236F"/>
    <w:rsid w:val="002D2E6B"/>
    <w:rsid w:val="002D472D"/>
    <w:rsid w:val="002D57C7"/>
    <w:rsid w:val="002D5B6F"/>
    <w:rsid w:val="002D7B55"/>
    <w:rsid w:val="002E0242"/>
    <w:rsid w:val="002E0F63"/>
    <w:rsid w:val="002E1E75"/>
    <w:rsid w:val="002E1E85"/>
    <w:rsid w:val="002E597C"/>
    <w:rsid w:val="002F066F"/>
    <w:rsid w:val="002F081D"/>
    <w:rsid w:val="002F0C56"/>
    <w:rsid w:val="002F1670"/>
    <w:rsid w:val="002F2105"/>
    <w:rsid w:val="002F2330"/>
    <w:rsid w:val="002F2AA2"/>
    <w:rsid w:val="002F3A7B"/>
    <w:rsid w:val="002F3FD5"/>
    <w:rsid w:val="002F4FA3"/>
    <w:rsid w:val="002F7E0F"/>
    <w:rsid w:val="00304858"/>
    <w:rsid w:val="0030513B"/>
    <w:rsid w:val="003052A0"/>
    <w:rsid w:val="003061DD"/>
    <w:rsid w:val="003068A0"/>
    <w:rsid w:val="003125E7"/>
    <w:rsid w:val="00313DE8"/>
    <w:rsid w:val="003143F7"/>
    <w:rsid w:val="0031512B"/>
    <w:rsid w:val="00315B7C"/>
    <w:rsid w:val="003168A7"/>
    <w:rsid w:val="00317A25"/>
    <w:rsid w:val="003242EA"/>
    <w:rsid w:val="003245FB"/>
    <w:rsid w:val="00325663"/>
    <w:rsid w:val="00325B00"/>
    <w:rsid w:val="003270BC"/>
    <w:rsid w:val="00327BD8"/>
    <w:rsid w:val="003310ED"/>
    <w:rsid w:val="003316A4"/>
    <w:rsid w:val="003318DF"/>
    <w:rsid w:val="00332CC4"/>
    <w:rsid w:val="003379BD"/>
    <w:rsid w:val="0034001F"/>
    <w:rsid w:val="00341023"/>
    <w:rsid w:val="00344305"/>
    <w:rsid w:val="0034484D"/>
    <w:rsid w:val="00347FCB"/>
    <w:rsid w:val="00355843"/>
    <w:rsid w:val="00355D2E"/>
    <w:rsid w:val="00355FFD"/>
    <w:rsid w:val="0036151A"/>
    <w:rsid w:val="003626E8"/>
    <w:rsid w:val="00363A1F"/>
    <w:rsid w:val="00365353"/>
    <w:rsid w:val="00365A35"/>
    <w:rsid w:val="00366B03"/>
    <w:rsid w:val="00367D7F"/>
    <w:rsid w:val="003718B1"/>
    <w:rsid w:val="003726DE"/>
    <w:rsid w:val="003729CA"/>
    <w:rsid w:val="00373ACE"/>
    <w:rsid w:val="003740B4"/>
    <w:rsid w:val="00374A11"/>
    <w:rsid w:val="00375B48"/>
    <w:rsid w:val="00376A48"/>
    <w:rsid w:val="00380386"/>
    <w:rsid w:val="003823E2"/>
    <w:rsid w:val="00384847"/>
    <w:rsid w:val="00386980"/>
    <w:rsid w:val="00387209"/>
    <w:rsid w:val="003875BE"/>
    <w:rsid w:val="00390C08"/>
    <w:rsid w:val="00391C7A"/>
    <w:rsid w:val="0039688A"/>
    <w:rsid w:val="00397A7E"/>
    <w:rsid w:val="003A4CC1"/>
    <w:rsid w:val="003A4F79"/>
    <w:rsid w:val="003A5AA5"/>
    <w:rsid w:val="003B2C55"/>
    <w:rsid w:val="003B570B"/>
    <w:rsid w:val="003B5FB5"/>
    <w:rsid w:val="003B616E"/>
    <w:rsid w:val="003B6C9B"/>
    <w:rsid w:val="003C0F99"/>
    <w:rsid w:val="003C1A24"/>
    <w:rsid w:val="003C1CB9"/>
    <w:rsid w:val="003C242D"/>
    <w:rsid w:val="003C4C25"/>
    <w:rsid w:val="003C5924"/>
    <w:rsid w:val="003D0A4D"/>
    <w:rsid w:val="003D1D73"/>
    <w:rsid w:val="003D34A0"/>
    <w:rsid w:val="003D38E8"/>
    <w:rsid w:val="003D3D43"/>
    <w:rsid w:val="003E3A35"/>
    <w:rsid w:val="003E57EB"/>
    <w:rsid w:val="003F1CAC"/>
    <w:rsid w:val="003F2217"/>
    <w:rsid w:val="003F746F"/>
    <w:rsid w:val="00400AAF"/>
    <w:rsid w:val="00401152"/>
    <w:rsid w:val="00402051"/>
    <w:rsid w:val="00402F14"/>
    <w:rsid w:val="00403A43"/>
    <w:rsid w:val="00405115"/>
    <w:rsid w:val="004052C5"/>
    <w:rsid w:val="00406CD6"/>
    <w:rsid w:val="00411C7B"/>
    <w:rsid w:val="00413B50"/>
    <w:rsid w:val="00413E5A"/>
    <w:rsid w:val="004144D3"/>
    <w:rsid w:val="004150B4"/>
    <w:rsid w:val="004209A2"/>
    <w:rsid w:val="00422E0E"/>
    <w:rsid w:val="00427D2B"/>
    <w:rsid w:val="00430209"/>
    <w:rsid w:val="0043217C"/>
    <w:rsid w:val="004333FD"/>
    <w:rsid w:val="004340DA"/>
    <w:rsid w:val="004363EB"/>
    <w:rsid w:val="0044081C"/>
    <w:rsid w:val="0044208B"/>
    <w:rsid w:val="00445AB5"/>
    <w:rsid w:val="0045191F"/>
    <w:rsid w:val="00453C6B"/>
    <w:rsid w:val="00453F38"/>
    <w:rsid w:val="0045788E"/>
    <w:rsid w:val="0045796A"/>
    <w:rsid w:val="004616F2"/>
    <w:rsid w:val="00461725"/>
    <w:rsid w:val="00462563"/>
    <w:rsid w:val="00463CF6"/>
    <w:rsid w:val="0046538E"/>
    <w:rsid w:val="00467F0E"/>
    <w:rsid w:val="004720D4"/>
    <w:rsid w:val="00472666"/>
    <w:rsid w:val="004727DA"/>
    <w:rsid w:val="0047404D"/>
    <w:rsid w:val="00474670"/>
    <w:rsid w:val="00474CED"/>
    <w:rsid w:val="0047679A"/>
    <w:rsid w:val="00481E0B"/>
    <w:rsid w:val="00482737"/>
    <w:rsid w:val="00482ACC"/>
    <w:rsid w:val="00485154"/>
    <w:rsid w:val="00485BB1"/>
    <w:rsid w:val="00486705"/>
    <w:rsid w:val="0048725C"/>
    <w:rsid w:val="00487408"/>
    <w:rsid w:val="00490051"/>
    <w:rsid w:val="0049123C"/>
    <w:rsid w:val="004928B9"/>
    <w:rsid w:val="00493051"/>
    <w:rsid w:val="004930AF"/>
    <w:rsid w:val="004976BC"/>
    <w:rsid w:val="00497767"/>
    <w:rsid w:val="00497996"/>
    <w:rsid w:val="004A286A"/>
    <w:rsid w:val="004A29DE"/>
    <w:rsid w:val="004A58E7"/>
    <w:rsid w:val="004A5B2C"/>
    <w:rsid w:val="004A5BF1"/>
    <w:rsid w:val="004A7CE0"/>
    <w:rsid w:val="004B023C"/>
    <w:rsid w:val="004B12CF"/>
    <w:rsid w:val="004B1C68"/>
    <w:rsid w:val="004B6819"/>
    <w:rsid w:val="004B71DD"/>
    <w:rsid w:val="004B7239"/>
    <w:rsid w:val="004C054E"/>
    <w:rsid w:val="004C0E74"/>
    <w:rsid w:val="004C1241"/>
    <w:rsid w:val="004C42DD"/>
    <w:rsid w:val="004C5E29"/>
    <w:rsid w:val="004C6671"/>
    <w:rsid w:val="004C6AE8"/>
    <w:rsid w:val="004C7C36"/>
    <w:rsid w:val="004C7FFE"/>
    <w:rsid w:val="004D02F0"/>
    <w:rsid w:val="004D157F"/>
    <w:rsid w:val="004D1C43"/>
    <w:rsid w:val="004D23D7"/>
    <w:rsid w:val="004D4989"/>
    <w:rsid w:val="004D5F30"/>
    <w:rsid w:val="004D6400"/>
    <w:rsid w:val="004D7694"/>
    <w:rsid w:val="004E3F86"/>
    <w:rsid w:val="004E428F"/>
    <w:rsid w:val="004E5785"/>
    <w:rsid w:val="004F18A5"/>
    <w:rsid w:val="004F2B13"/>
    <w:rsid w:val="004F3ADE"/>
    <w:rsid w:val="004F5A99"/>
    <w:rsid w:val="004F6B15"/>
    <w:rsid w:val="004F6CA5"/>
    <w:rsid w:val="00501F28"/>
    <w:rsid w:val="00503E30"/>
    <w:rsid w:val="0050562B"/>
    <w:rsid w:val="00507BA4"/>
    <w:rsid w:val="00510689"/>
    <w:rsid w:val="005131F7"/>
    <w:rsid w:val="00513708"/>
    <w:rsid w:val="005142C9"/>
    <w:rsid w:val="00515670"/>
    <w:rsid w:val="005168E8"/>
    <w:rsid w:val="00523B49"/>
    <w:rsid w:val="00526D36"/>
    <w:rsid w:val="005345D1"/>
    <w:rsid w:val="00534BB1"/>
    <w:rsid w:val="0053534C"/>
    <w:rsid w:val="005356D6"/>
    <w:rsid w:val="00536CCD"/>
    <w:rsid w:val="00537811"/>
    <w:rsid w:val="0054159F"/>
    <w:rsid w:val="005423FB"/>
    <w:rsid w:val="00542777"/>
    <w:rsid w:val="005439AE"/>
    <w:rsid w:val="005472F3"/>
    <w:rsid w:val="005502A8"/>
    <w:rsid w:val="005503B8"/>
    <w:rsid w:val="00553949"/>
    <w:rsid w:val="00553B54"/>
    <w:rsid w:val="00554D03"/>
    <w:rsid w:val="0055793B"/>
    <w:rsid w:val="00560573"/>
    <w:rsid w:val="00562029"/>
    <w:rsid w:val="005625AC"/>
    <w:rsid w:val="005626C1"/>
    <w:rsid w:val="005631D3"/>
    <w:rsid w:val="0056397B"/>
    <w:rsid w:val="00565B02"/>
    <w:rsid w:val="00566A22"/>
    <w:rsid w:val="00566E2D"/>
    <w:rsid w:val="005710E6"/>
    <w:rsid w:val="00571638"/>
    <w:rsid w:val="005716EC"/>
    <w:rsid w:val="00572595"/>
    <w:rsid w:val="0057341D"/>
    <w:rsid w:val="0057351E"/>
    <w:rsid w:val="0057373E"/>
    <w:rsid w:val="00573E77"/>
    <w:rsid w:val="0057489D"/>
    <w:rsid w:val="00574D05"/>
    <w:rsid w:val="00574EB8"/>
    <w:rsid w:val="00575DE0"/>
    <w:rsid w:val="0058106E"/>
    <w:rsid w:val="00581E61"/>
    <w:rsid w:val="00585244"/>
    <w:rsid w:val="00587083"/>
    <w:rsid w:val="005873A0"/>
    <w:rsid w:val="00590CD9"/>
    <w:rsid w:val="00590D10"/>
    <w:rsid w:val="00590ECE"/>
    <w:rsid w:val="005927C0"/>
    <w:rsid w:val="00594737"/>
    <w:rsid w:val="005956EE"/>
    <w:rsid w:val="005960F6"/>
    <w:rsid w:val="005A05EF"/>
    <w:rsid w:val="005A2DF3"/>
    <w:rsid w:val="005A3184"/>
    <w:rsid w:val="005A3340"/>
    <w:rsid w:val="005A4947"/>
    <w:rsid w:val="005A4B65"/>
    <w:rsid w:val="005A5190"/>
    <w:rsid w:val="005A5CC9"/>
    <w:rsid w:val="005B2093"/>
    <w:rsid w:val="005B3D4D"/>
    <w:rsid w:val="005B589C"/>
    <w:rsid w:val="005B77F4"/>
    <w:rsid w:val="005C435D"/>
    <w:rsid w:val="005C441D"/>
    <w:rsid w:val="005C470F"/>
    <w:rsid w:val="005C6013"/>
    <w:rsid w:val="005C616F"/>
    <w:rsid w:val="005C6B6F"/>
    <w:rsid w:val="005C7436"/>
    <w:rsid w:val="005D13FB"/>
    <w:rsid w:val="005D214B"/>
    <w:rsid w:val="005D2A50"/>
    <w:rsid w:val="005D5829"/>
    <w:rsid w:val="005D63F0"/>
    <w:rsid w:val="005E0241"/>
    <w:rsid w:val="005E041F"/>
    <w:rsid w:val="005E46A8"/>
    <w:rsid w:val="005E54EE"/>
    <w:rsid w:val="005E5EA2"/>
    <w:rsid w:val="005F0298"/>
    <w:rsid w:val="005F3FD4"/>
    <w:rsid w:val="0060001C"/>
    <w:rsid w:val="00601C4B"/>
    <w:rsid w:val="00604771"/>
    <w:rsid w:val="006055A1"/>
    <w:rsid w:val="00606D31"/>
    <w:rsid w:val="00606E47"/>
    <w:rsid w:val="006109AF"/>
    <w:rsid w:val="00612F39"/>
    <w:rsid w:val="006147C2"/>
    <w:rsid w:val="006171B9"/>
    <w:rsid w:val="0061794A"/>
    <w:rsid w:val="00621780"/>
    <w:rsid w:val="00621A41"/>
    <w:rsid w:val="00623C5A"/>
    <w:rsid w:val="00625CA4"/>
    <w:rsid w:val="00627060"/>
    <w:rsid w:val="00627379"/>
    <w:rsid w:val="00632729"/>
    <w:rsid w:val="0063371E"/>
    <w:rsid w:val="00634FA8"/>
    <w:rsid w:val="00636761"/>
    <w:rsid w:val="00637C91"/>
    <w:rsid w:val="006410EE"/>
    <w:rsid w:val="00641929"/>
    <w:rsid w:val="00641B88"/>
    <w:rsid w:val="00642B8D"/>
    <w:rsid w:val="006445E8"/>
    <w:rsid w:val="006464E3"/>
    <w:rsid w:val="00646952"/>
    <w:rsid w:val="00647890"/>
    <w:rsid w:val="00652C82"/>
    <w:rsid w:val="00652D4E"/>
    <w:rsid w:val="00654014"/>
    <w:rsid w:val="00660810"/>
    <w:rsid w:val="00662176"/>
    <w:rsid w:val="00664C86"/>
    <w:rsid w:val="00665CD5"/>
    <w:rsid w:val="006661DF"/>
    <w:rsid w:val="0066668A"/>
    <w:rsid w:val="006669E9"/>
    <w:rsid w:val="00667152"/>
    <w:rsid w:val="0067044A"/>
    <w:rsid w:val="006737A2"/>
    <w:rsid w:val="00675707"/>
    <w:rsid w:val="00677A66"/>
    <w:rsid w:val="006838D8"/>
    <w:rsid w:val="00685431"/>
    <w:rsid w:val="006863EB"/>
    <w:rsid w:val="00687A65"/>
    <w:rsid w:val="00690090"/>
    <w:rsid w:val="006914B1"/>
    <w:rsid w:val="00691649"/>
    <w:rsid w:val="0069472B"/>
    <w:rsid w:val="006951C1"/>
    <w:rsid w:val="006967CC"/>
    <w:rsid w:val="00696A20"/>
    <w:rsid w:val="006A008D"/>
    <w:rsid w:val="006A3FCA"/>
    <w:rsid w:val="006A5AF6"/>
    <w:rsid w:val="006A6B18"/>
    <w:rsid w:val="006A7731"/>
    <w:rsid w:val="006B20A6"/>
    <w:rsid w:val="006B35D6"/>
    <w:rsid w:val="006B4C3C"/>
    <w:rsid w:val="006C1548"/>
    <w:rsid w:val="006C1A2C"/>
    <w:rsid w:val="006C2333"/>
    <w:rsid w:val="006C3AC2"/>
    <w:rsid w:val="006D0EB7"/>
    <w:rsid w:val="006D1E21"/>
    <w:rsid w:val="006D23F6"/>
    <w:rsid w:val="006D4204"/>
    <w:rsid w:val="006D4C47"/>
    <w:rsid w:val="006E2E03"/>
    <w:rsid w:val="006E36F7"/>
    <w:rsid w:val="006E3A05"/>
    <w:rsid w:val="006E4BA9"/>
    <w:rsid w:val="006E5040"/>
    <w:rsid w:val="006E5494"/>
    <w:rsid w:val="006E698B"/>
    <w:rsid w:val="006E7BDF"/>
    <w:rsid w:val="006F0BCF"/>
    <w:rsid w:val="006F120A"/>
    <w:rsid w:val="006F2039"/>
    <w:rsid w:val="006F38F5"/>
    <w:rsid w:val="006F5406"/>
    <w:rsid w:val="006F5A06"/>
    <w:rsid w:val="006F6A75"/>
    <w:rsid w:val="006F705F"/>
    <w:rsid w:val="006F72FF"/>
    <w:rsid w:val="00700AA5"/>
    <w:rsid w:val="00701451"/>
    <w:rsid w:val="007031D0"/>
    <w:rsid w:val="007046EA"/>
    <w:rsid w:val="00706DF0"/>
    <w:rsid w:val="00707033"/>
    <w:rsid w:val="00710E34"/>
    <w:rsid w:val="0071140E"/>
    <w:rsid w:val="007134B3"/>
    <w:rsid w:val="00713F8E"/>
    <w:rsid w:val="007148F0"/>
    <w:rsid w:val="0071591D"/>
    <w:rsid w:val="00717D9D"/>
    <w:rsid w:val="00722F40"/>
    <w:rsid w:val="007236A3"/>
    <w:rsid w:val="00724154"/>
    <w:rsid w:val="00724C5D"/>
    <w:rsid w:val="007258A0"/>
    <w:rsid w:val="00727023"/>
    <w:rsid w:val="00727267"/>
    <w:rsid w:val="00727C23"/>
    <w:rsid w:val="00733595"/>
    <w:rsid w:val="007341D4"/>
    <w:rsid w:val="00734249"/>
    <w:rsid w:val="0073470B"/>
    <w:rsid w:val="00740282"/>
    <w:rsid w:val="00740519"/>
    <w:rsid w:val="00742170"/>
    <w:rsid w:val="007449CE"/>
    <w:rsid w:val="00744FC9"/>
    <w:rsid w:val="00751973"/>
    <w:rsid w:val="00751FBA"/>
    <w:rsid w:val="007522D6"/>
    <w:rsid w:val="007531D2"/>
    <w:rsid w:val="007546E3"/>
    <w:rsid w:val="007547BA"/>
    <w:rsid w:val="007549D2"/>
    <w:rsid w:val="007565CA"/>
    <w:rsid w:val="0075777E"/>
    <w:rsid w:val="007604A9"/>
    <w:rsid w:val="00761A30"/>
    <w:rsid w:val="00761C24"/>
    <w:rsid w:val="007641D0"/>
    <w:rsid w:val="0076542B"/>
    <w:rsid w:val="007665F0"/>
    <w:rsid w:val="00766985"/>
    <w:rsid w:val="00766AB4"/>
    <w:rsid w:val="00767D4C"/>
    <w:rsid w:val="00771712"/>
    <w:rsid w:val="00776619"/>
    <w:rsid w:val="00776783"/>
    <w:rsid w:val="00777863"/>
    <w:rsid w:val="00780473"/>
    <w:rsid w:val="007819B5"/>
    <w:rsid w:val="00782DC8"/>
    <w:rsid w:val="00784BF5"/>
    <w:rsid w:val="00785CEA"/>
    <w:rsid w:val="007861D3"/>
    <w:rsid w:val="00790489"/>
    <w:rsid w:val="00790D62"/>
    <w:rsid w:val="00790F54"/>
    <w:rsid w:val="0079178B"/>
    <w:rsid w:val="00791F10"/>
    <w:rsid w:val="0079543B"/>
    <w:rsid w:val="007961C4"/>
    <w:rsid w:val="007A0B53"/>
    <w:rsid w:val="007A0BEC"/>
    <w:rsid w:val="007A409A"/>
    <w:rsid w:val="007B2ACF"/>
    <w:rsid w:val="007B7507"/>
    <w:rsid w:val="007B7626"/>
    <w:rsid w:val="007C01E1"/>
    <w:rsid w:val="007C10A5"/>
    <w:rsid w:val="007C213E"/>
    <w:rsid w:val="007C2491"/>
    <w:rsid w:val="007C2D54"/>
    <w:rsid w:val="007C4DEE"/>
    <w:rsid w:val="007D2501"/>
    <w:rsid w:val="007D3B8A"/>
    <w:rsid w:val="007D3B9A"/>
    <w:rsid w:val="007D69B5"/>
    <w:rsid w:val="007D6A46"/>
    <w:rsid w:val="007E228A"/>
    <w:rsid w:val="007E54F6"/>
    <w:rsid w:val="007E6954"/>
    <w:rsid w:val="007F1B72"/>
    <w:rsid w:val="007F216C"/>
    <w:rsid w:val="007F2314"/>
    <w:rsid w:val="007F283B"/>
    <w:rsid w:val="007F322D"/>
    <w:rsid w:val="007F521E"/>
    <w:rsid w:val="007F77DE"/>
    <w:rsid w:val="0080093A"/>
    <w:rsid w:val="00800986"/>
    <w:rsid w:val="0080149F"/>
    <w:rsid w:val="008022FC"/>
    <w:rsid w:val="00804B20"/>
    <w:rsid w:val="008058B6"/>
    <w:rsid w:val="00812E19"/>
    <w:rsid w:val="008132FD"/>
    <w:rsid w:val="00821520"/>
    <w:rsid w:val="008226BB"/>
    <w:rsid w:val="00822FB5"/>
    <w:rsid w:val="00825729"/>
    <w:rsid w:val="00825B91"/>
    <w:rsid w:val="0082623A"/>
    <w:rsid w:val="008268EA"/>
    <w:rsid w:val="00826AED"/>
    <w:rsid w:val="00827E6D"/>
    <w:rsid w:val="0083181C"/>
    <w:rsid w:val="008326D2"/>
    <w:rsid w:val="00833FC1"/>
    <w:rsid w:val="008340C7"/>
    <w:rsid w:val="008348EB"/>
    <w:rsid w:val="00835075"/>
    <w:rsid w:val="00837081"/>
    <w:rsid w:val="00840961"/>
    <w:rsid w:val="0084178C"/>
    <w:rsid w:val="00842F10"/>
    <w:rsid w:val="00844E29"/>
    <w:rsid w:val="00846F91"/>
    <w:rsid w:val="00847C64"/>
    <w:rsid w:val="00850ECD"/>
    <w:rsid w:val="00851945"/>
    <w:rsid w:val="008522CF"/>
    <w:rsid w:val="00854655"/>
    <w:rsid w:val="00854A37"/>
    <w:rsid w:val="00856665"/>
    <w:rsid w:val="00857230"/>
    <w:rsid w:val="008576C0"/>
    <w:rsid w:val="0086098D"/>
    <w:rsid w:val="008626B3"/>
    <w:rsid w:val="00863655"/>
    <w:rsid w:val="00864DB8"/>
    <w:rsid w:val="008652B3"/>
    <w:rsid w:val="0086566B"/>
    <w:rsid w:val="008706B1"/>
    <w:rsid w:val="008707FE"/>
    <w:rsid w:val="00872638"/>
    <w:rsid w:val="00874848"/>
    <w:rsid w:val="00874C79"/>
    <w:rsid w:val="0087541D"/>
    <w:rsid w:val="00875C96"/>
    <w:rsid w:val="00877EAB"/>
    <w:rsid w:val="00880426"/>
    <w:rsid w:val="0088076A"/>
    <w:rsid w:val="00880C84"/>
    <w:rsid w:val="0088323C"/>
    <w:rsid w:val="00883D9D"/>
    <w:rsid w:val="00883F67"/>
    <w:rsid w:val="0088525A"/>
    <w:rsid w:val="00885A86"/>
    <w:rsid w:val="0088622E"/>
    <w:rsid w:val="0089032A"/>
    <w:rsid w:val="00896F7D"/>
    <w:rsid w:val="008A6665"/>
    <w:rsid w:val="008A6D9D"/>
    <w:rsid w:val="008A7DBA"/>
    <w:rsid w:val="008B0EE1"/>
    <w:rsid w:val="008B1CFB"/>
    <w:rsid w:val="008B5BEA"/>
    <w:rsid w:val="008B66C4"/>
    <w:rsid w:val="008B709F"/>
    <w:rsid w:val="008C33E2"/>
    <w:rsid w:val="008C35AD"/>
    <w:rsid w:val="008D0535"/>
    <w:rsid w:val="008D0A97"/>
    <w:rsid w:val="008D1291"/>
    <w:rsid w:val="008D2AF8"/>
    <w:rsid w:val="008D5518"/>
    <w:rsid w:val="008D6BDA"/>
    <w:rsid w:val="008E1822"/>
    <w:rsid w:val="008E3F89"/>
    <w:rsid w:val="008E5795"/>
    <w:rsid w:val="008E6020"/>
    <w:rsid w:val="008E6250"/>
    <w:rsid w:val="008E67D4"/>
    <w:rsid w:val="008E73B8"/>
    <w:rsid w:val="008F0A56"/>
    <w:rsid w:val="008F0C46"/>
    <w:rsid w:val="008F1184"/>
    <w:rsid w:val="008F3756"/>
    <w:rsid w:val="008F7988"/>
    <w:rsid w:val="0090204B"/>
    <w:rsid w:val="0090298C"/>
    <w:rsid w:val="00904E53"/>
    <w:rsid w:val="009073CB"/>
    <w:rsid w:val="009076D1"/>
    <w:rsid w:val="00907B1B"/>
    <w:rsid w:val="00907C84"/>
    <w:rsid w:val="00913E64"/>
    <w:rsid w:val="00914409"/>
    <w:rsid w:val="00914EB0"/>
    <w:rsid w:val="009163A7"/>
    <w:rsid w:val="00917669"/>
    <w:rsid w:val="00917686"/>
    <w:rsid w:val="00917EA0"/>
    <w:rsid w:val="00920BE7"/>
    <w:rsid w:val="00923471"/>
    <w:rsid w:val="0092374F"/>
    <w:rsid w:val="00924D85"/>
    <w:rsid w:val="00926342"/>
    <w:rsid w:val="00927CA0"/>
    <w:rsid w:val="009302D9"/>
    <w:rsid w:val="00931FFD"/>
    <w:rsid w:val="00933BC6"/>
    <w:rsid w:val="00934D85"/>
    <w:rsid w:val="00935247"/>
    <w:rsid w:val="00936192"/>
    <w:rsid w:val="00937685"/>
    <w:rsid w:val="009403A9"/>
    <w:rsid w:val="0094075D"/>
    <w:rsid w:val="0094204C"/>
    <w:rsid w:val="0094246A"/>
    <w:rsid w:val="00944875"/>
    <w:rsid w:val="00945685"/>
    <w:rsid w:val="009474AF"/>
    <w:rsid w:val="009479BB"/>
    <w:rsid w:val="009521DE"/>
    <w:rsid w:val="0095319D"/>
    <w:rsid w:val="00953F4D"/>
    <w:rsid w:val="00955C0A"/>
    <w:rsid w:val="00955C9F"/>
    <w:rsid w:val="00956339"/>
    <w:rsid w:val="009563C3"/>
    <w:rsid w:val="00957646"/>
    <w:rsid w:val="00957C98"/>
    <w:rsid w:val="00960032"/>
    <w:rsid w:val="00961255"/>
    <w:rsid w:val="009636CD"/>
    <w:rsid w:val="009643CF"/>
    <w:rsid w:val="00964A88"/>
    <w:rsid w:val="00967415"/>
    <w:rsid w:val="009678D6"/>
    <w:rsid w:val="00970F4C"/>
    <w:rsid w:val="00971062"/>
    <w:rsid w:val="00971C39"/>
    <w:rsid w:val="009738A6"/>
    <w:rsid w:val="009742BA"/>
    <w:rsid w:val="009749AF"/>
    <w:rsid w:val="009760E3"/>
    <w:rsid w:val="00977C9A"/>
    <w:rsid w:val="00980E7C"/>
    <w:rsid w:val="009827EA"/>
    <w:rsid w:val="009848BD"/>
    <w:rsid w:val="00985171"/>
    <w:rsid w:val="00987466"/>
    <w:rsid w:val="00991036"/>
    <w:rsid w:val="009934C5"/>
    <w:rsid w:val="00994285"/>
    <w:rsid w:val="00994594"/>
    <w:rsid w:val="00996488"/>
    <w:rsid w:val="009964C9"/>
    <w:rsid w:val="00996BEF"/>
    <w:rsid w:val="009979F6"/>
    <w:rsid w:val="00997B11"/>
    <w:rsid w:val="009A0EE3"/>
    <w:rsid w:val="009A2B66"/>
    <w:rsid w:val="009A6041"/>
    <w:rsid w:val="009B273C"/>
    <w:rsid w:val="009B36CC"/>
    <w:rsid w:val="009B375D"/>
    <w:rsid w:val="009B3B87"/>
    <w:rsid w:val="009B44C9"/>
    <w:rsid w:val="009B5A7E"/>
    <w:rsid w:val="009C14AE"/>
    <w:rsid w:val="009C4084"/>
    <w:rsid w:val="009C463F"/>
    <w:rsid w:val="009C7821"/>
    <w:rsid w:val="009D0BBD"/>
    <w:rsid w:val="009D15EE"/>
    <w:rsid w:val="009D1A33"/>
    <w:rsid w:val="009D30E7"/>
    <w:rsid w:val="009D3B57"/>
    <w:rsid w:val="009D4C05"/>
    <w:rsid w:val="009D5BE4"/>
    <w:rsid w:val="009D6144"/>
    <w:rsid w:val="009D6155"/>
    <w:rsid w:val="009E08F0"/>
    <w:rsid w:val="009E0B0A"/>
    <w:rsid w:val="009E2603"/>
    <w:rsid w:val="009E2ED6"/>
    <w:rsid w:val="009E36AF"/>
    <w:rsid w:val="009E6047"/>
    <w:rsid w:val="009E694F"/>
    <w:rsid w:val="009E6B64"/>
    <w:rsid w:val="009E7F8E"/>
    <w:rsid w:val="009F039E"/>
    <w:rsid w:val="009F090F"/>
    <w:rsid w:val="009F1054"/>
    <w:rsid w:val="009F13DD"/>
    <w:rsid w:val="009F1E35"/>
    <w:rsid w:val="009F1EFD"/>
    <w:rsid w:val="009F2387"/>
    <w:rsid w:val="00A00113"/>
    <w:rsid w:val="00A02C94"/>
    <w:rsid w:val="00A060DA"/>
    <w:rsid w:val="00A072B8"/>
    <w:rsid w:val="00A07CA7"/>
    <w:rsid w:val="00A10CA0"/>
    <w:rsid w:val="00A13012"/>
    <w:rsid w:val="00A15510"/>
    <w:rsid w:val="00A177B7"/>
    <w:rsid w:val="00A21454"/>
    <w:rsid w:val="00A2164D"/>
    <w:rsid w:val="00A21AC2"/>
    <w:rsid w:val="00A23291"/>
    <w:rsid w:val="00A24E2C"/>
    <w:rsid w:val="00A26D0B"/>
    <w:rsid w:val="00A26FC0"/>
    <w:rsid w:val="00A338FA"/>
    <w:rsid w:val="00A33B2E"/>
    <w:rsid w:val="00A40292"/>
    <w:rsid w:val="00A41372"/>
    <w:rsid w:val="00A45B3B"/>
    <w:rsid w:val="00A4605E"/>
    <w:rsid w:val="00A465EF"/>
    <w:rsid w:val="00A46766"/>
    <w:rsid w:val="00A467E0"/>
    <w:rsid w:val="00A503AD"/>
    <w:rsid w:val="00A50484"/>
    <w:rsid w:val="00A51410"/>
    <w:rsid w:val="00A5163B"/>
    <w:rsid w:val="00A5282F"/>
    <w:rsid w:val="00A52FC6"/>
    <w:rsid w:val="00A6186C"/>
    <w:rsid w:val="00A62D35"/>
    <w:rsid w:val="00A64211"/>
    <w:rsid w:val="00A667A4"/>
    <w:rsid w:val="00A723FC"/>
    <w:rsid w:val="00A72B29"/>
    <w:rsid w:val="00A73E20"/>
    <w:rsid w:val="00A744D1"/>
    <w:rsid w:val="00A751FE"/>
    <w:rsid w:val="00A769A7"/>
    <w:rsid w:val="00A77427"/>
    <w:rsid w:val="00A80FB9"/>
    <w:rsid w:val="00A8134E"/>
    <w:rsid w:val="00A82D03"/>
    <w:rsid w:val="00A832D9"/>
    <w:rsid w:val="00A86195"/>
    <w:rsid w:val="00A90B7C"/>
    <w:rsid w:val="00A9365B"/>
    <w:rsid w:val="00A95734"/>
    <w:rsid w:val="00A968CD"/>
    <w:rsid w:val="00AA1680"/>
    <w:rsid w:val="00AA3CE5"/>
    <w:rsid w:val="00AA429D"/>
    <w:rsid w:val="00AA442E"/>
    <w:rsid w:val="00AA479B"/>
    <w:rsid w:val="00AA50D4"/>
    <w:rsid w:val="00AA6334"/>
    <w:rsid w:val="00AB1EE7"/>
    <w:rsid w:val="00AB4D61"/>
    <w:rsid w:val="00AB5A8C"/>
    <w:rsid w:val="00AB5AFF"/>
    <w:rsid w:val="00AB629F"/>
    <w:rsid w:val="00AB7002"/>
    <w:rsid w:val="00AC0C91"/>
    <w:rsid w:val="00AC0F84"/>
    <w:rsid w:val="00AC5513"/>
    <w:rsid w:val="00AC55CB"/>
    <w:rsid w:val="00AC6790"/>
    <w:rsid w:val="00AD179F"/>
    <w:rsid w:val="00AD1B6D"/>
    <w:rsid w:val="00AD47D2"/>
    <w:rsid w:val="00AD67C5"/>
    <w:rsid w:val="00AE073B"/>
    <w:rsid w:val="00AE0B49"/>
    <w:rsid w:val="00AE205C"/>
    <w:rsid w:val="00AE270C"/>
    <w:rsid w:val="00AE41B2"/>
    <w:rsid w:val="00AE4C38"/>
    <w:rsid w:val="00AF070A"/>
    <w:rsid w:val="00AF08C2"/>
    <w:rsid w:val="00AF219A"/>
    <w:rsid w:val="00AF249A"/>
    <w:rsid w:val="00AF31B0"/>
    <w:rsid w:val="00AF4328"/>
    <w:rsid w:val="00AF51AB"/>
    <w:rsid w:val="00AF5438"/>
    <w:rsid w:val="00AF683F"/>
    <w:rsid w:val="00B011F2"/>
    <w:rsid w:val="00B020DB"/>
    <w:rsid w:val="00B0244A"/>
    <w:rsid w:val="00B04150"/>
    <w:rsid w:val="00B05610"/>
    <w:rsid w:val="00B0615F"/>
    <w:rsid w:val="00B06335"/>
    <w:rsid w:val="00B07445"/>
    <w:rsid w:val="00B0778E"/>
    <w:rsid w:val="00B10536"/>
    <w:rsid w:val="00B14A36"/>
    <w:rsid w:val="00B20AA5"/>
    <w:rsid w:val="00B241AA"/>
    <w:rsid w:val="00B2449B"/>
    <w:rsid w:val="00B2585F"/>
    <w:rsid w:val="00B277D6"/>
    <w:rsid w:val="00B31245"/>
    <w:rsid w:val="00B31F42"/>
    <w:rsid w:val="00B32EB0"/>
    <w:rsid w:val="00B33131"/>
    <w:rsid w:val="00B34596"/>
    <w:rsid w:val="00B348A1"/>
    <w:rsid w:val="00B366E3"/>
    <w:rsid w:val="00B37824"/>
    <w:rsid w:val="00B4013E"/>
    <w:rsid w:val="00B405AA"/>
    <w:rsid w:val="00B40789"/>
    <w:rsid w:val="00B40B86"/>
    <w:rsid w:val="00B41817"/>
    <w:rsid w:val="00B43513"/>
    <w:rsid w:val="00B43B2B"/>
    <w:rsid w:val="00B47910"/>
    <w:rsid w:val="00B50C9B"/>
    <w:rsid w:val="00B62A15"/>
    <w:rsid w:val="00B700D0"/>
    <w:rsid w:val="00B72C49"/>
    <w:rsid w:val="00B73B26"/>
    <w:rsid w:val="00B75740"/>
    <w:rsid w:val="00B766AA"/>
    <w:rsid w:val="00B76D10"/>
    <w:rsid w:val="00B7780C"/>
    <w:rsid w:val="00B811B6"/>
    <w:rsid w:val="00B81AA1"/>
    <w:rsid w:val="00B83A2B"/>
    <w:rsid w:val="00B840C5"/>
    <w:rsid w:val="00B856E9"/>
    <w:rsid w:val="00B87621"/>
    <w:rsid w:val="00B87FC0"/>
    <w:rsid w:val="00B9355A"/>
    <w:rsid w:val="00B94E0F"/>
    <w:rsid w:val="00B96FA2"/>
    <w:rsid w:val="00BA1C9F"/>
    <w:rsid w:val="00BA20D7"/>
    <w:rsid w:val="00BA258A"/>
    <w:rsid w:val="00BA31F9"/>
    <w:rsid w:val="00BA37E9"/>
    <w:rsid w:val="00BA3D2A"/>
    <w:rsid w:val="00BA50F9"/>
    <w:rsid w:val="00BA5AD9"/>
    <w:rsid w:val="00BA73EC"/>
    <w:rsid w:val="00BA7750"/>
    <w:rsid w:val="00BB0F26"/>
    <w:rsid w:val="00BB5911"/>
    <w:rsid w:val="00BB5DBE"/>
    <w:rsid w:val="00BB6D3D"/>
    <w:rsid w:val="00BC053C"/>
    <w:rsid w:val="00BC0CBE"/>
    <w:rsid w:val="00BC2B28"/>
    <w:rsid w:val="00BD0B7D"/>
    <w:rsid w:val="00BD54B2"/>
    <w:rsid w:val="00BD5860"/>
    <w:rsid w:val="00BD6BCE"/>
    <w:rsid w:val="00BD6D06"/>
    <w:rsid w:val="00BD7028"/>
    <w:rsid w:val="00BD7858"/>
    <w:rsid w:val="00BE0965"/>
    <w:rsid w:val="00BE2835"/>
    <w:rsid w:val="00BE3AFD"/>
    <w:rsid w:val="00BE580A"/>
    <w:rsid w:val="00BE669E"/>
    <w:rsid w:val="00BF34F2"/>
    <w:rsid w:val="00BF3575"/>
    <w:rsid w:val="00BF5DC3"/>
    <w:rsid w:val="00C0231E"/>
    <w:rsid w:val="00C032B7"/>
    <w:rsid w:val="00C04191"/>
    <w:rsid w:val="00C07C44"/>
    <w:rsid w:val="00C12AD6"/>
    <w:rsid w:val="00C1468B"/>
    <w:rsid w:val="00C14ADC"/>
    <w:rsid w:val="00C158A6"/>
    <w:rsid w:val="00C17494"/>
    <w:rsid w:val="00C17CE0"/>
    <w:rsid w:val="00C17FE5"/>
    <w:rsid w:val="00C21B5C"/>
    <w:rsid w:val="00C24912"/>
    <w:rsid w:val="00C3170F"/>
    <w:rsid w:val="00C338DB"/>
    <w:rsid w:val="00C34299"/>
    <w:rsid w:val="00C345A9"/>
    <w:rsid w:val="00C35B94"/>
    <w:rsid w:val="00C368FB"/>
    <w:rsid w:val="00C423F7"/>
    <w:rsid w:val="00C4315C"/>
    <w:rsid w:val="00C474F8"/>
    <w:rsid w:val="00C51979"/>
    <w:rsid w:val="00C52B79"/>
    <w:rsid w:val="00C53DA2"/>
    <w:rsid w:val="00C56ED1"/>
    <w:rsid w:val="00C574B7"/>
    <w:rsid w:val="00C57721"/>
    <w:rsid w:val="00C61FDF"/>
    <w:rsid w:val="00C635E4"/>
    <w:rsid w:val="00C70E25"/>
    <w:rsid w:val="00C71374"/>
    <w:rsid w:val="00C72479"/>
    <w:rsid w:val="00C744EB"/>
    <w:rsid w:val="00C748E5"/>
    <w:rsid w:val="00C76698"/>
    <w:rsid w:val="00C8086C"/>
    <w:rsid w:val="00C81B46"/>
    <w:rsid w:val="00C839B0"/>
    <w:rsid w:val="00C85394"/>
    <w:rsid w:val="00C86973"/>
    <w:rsid w:val="00C879AD"/>
    <w:rsid w:val="00C92A16"/>
    <w:rsid w:val="00C934B8"/>
    <w:rsid w:val="00CA003D"/>
    <w:rsid w:val="00CA0293"/>
    <w:rsid w:val="00CA0F23"/>
    <w:rsid w:val="00CA1C86"/>
    <w:rsid w:val="00CA2986"/>
    <w:rsid w:val="00CA3DA1"/>
    <w:rsid w:val="00CA7B68"/>
    <w:rsid w:val="00CB28EA"/>
    <w:rsid w:val="00CB3572"/>
    <w:rsid w:val="00CB36A2"/>
    <w:rsid w:val="00CB4E08"/>
    <w:rsid w:val="00CB5E0B"/>
    <w:rsid w:val="00CB6FD8"/>
    <w:rsid w:val="00CC047B"/>
    <w:rsid w:val="00CC0956"/>
    <w:rsid w:val="00CC16F7"/>
    <w:rsid w:val="00CC188B"/>
    <w:rsid w:val="00CC23A7"/>
    <w:rsid w:val="00CC3834"/>
    <w:rsid w:val="00CD15E4"/>
    <w:rsid w:val="00CD275C"/>
    <w:rsid w:val="00CD2C04"/>
    <w:rsid w:val="00CD3184"/>
    <w:rsid w:val="00CD42D5"/>
    <w:rsid w:val="00CD4970"/>
    <w:rsid w:val="00CE0A3C"/>
    <w:rsid w:val="00CE4057"/>
    <w:rsid w:val="00CF0131"/>
    <w:rsid w:val="00CF1652"/>
    <w:rsid w:val="00CF263C"/>
    <w:rsid w:val="00CF26AA"/>
    <w:rsid w:val="00CF37A9"/>
    <w:rsid w:val="00CF6692"/>
    <w:rsid w:val="00CF6DCF"/>
    <w:rsid w:val="00D00729"/>
    <w:rsid w:val="00D00F3C"/>
    <w:rsid w:val="00D0487D"/>
    <w:rsid w:val="00D07BCB"/>
    <w:rsid w:val="00D07F82"/>
    <w:rsid w:val="00D1202D"/>
    <w:rsid w:val="00D140A0"/>
    <w:rsid w:val="00D173F1"/>
    <w:rsid w:val="00D17A35"/>
    <w:rsid w:val="00D20C36"/>
    <w:rsid w:val="00D22B0C"/>
    <w:rsid w:val="00D24769"/>
    <w:rsid w:val="00D24E30"/>
    <w:rsid w:val="00D32940"/>
    <w:rsid w:val="00D339A0"/>
    <w:rsid w:val="00D34ABE"/>
    <w:rsid w:val="00D369D9"/>
    <w:rsid w:val="00D41EEA"/>
    <w:rsid w:val="00D4560D"/>
    <w:rsid w:val="00D5007A"/>
    <w:rsid w:val="00D521B9"/>
    <w:rsid w:val="00D52F0F"/>
    <w:rsid w:val="00D537AF"/>
    <w:rsid w:val="00D604D9"/>
    <w:rsid w:val="00D6210F"/>
    <w:rsid w:val="00D62357"/>
    <w:rsid w:val="00D62920"/>
    <w:rsid w:val="00D657B1"/>
    <w:rsid w:val="00D700F4"/>
    <w:rsid w:val="00D708C6"/>
    <w:rsid w:val="00D72149"/>
    <w:rsid w:val="00D72283"/>
    <w:rsid w:val="00D72346"/>
    <w:rsid w:val="00D7278F"/>
    <w:rsid w:val="00D72A7E"/>
    <w:rsid w:val="00D7336E"/>
    <w:rsid w:val="00D74B38"/>
    <w:rsid w:val="00D74D87"/>
    <w:rsid w:val="00D74F08"/>
    <w:rsid w:val="00D74FAA"/>
    <w:rsid w:val="00D74FEE"/>
    <w:rsid w:val="00D7505C"/>
    <w:rsid w:val="00D75800"/>
    <w:rsid w:val="00D7622D"/>
    <w:rsid w:val="00D76940"/>
    <w:rsid w:val="00D81A84"/>
    <w:rsid w:val="00D8468B"/>
    <w:rsid w:val="00D8719B"/>
    <w:rsid w:val="00D87499"/>
    <w:rsid w:val="00D91AF8"/>
    <w:rsid w:val="00D92134"/>
    <w:rsid w:val="00D93332"/>
    <w:rsid w:val="00D93D54"/>
    <w:rsid w:val="00DA07A2"/>
    <w:rsid w:val="00DA0CFE"/>
    <w:rsid w:val="00DA1780"/>
    <w:rsid w:val="00DA2DB3"/>
    <w:rsid w:val="00DA56F6"/>
    <w:rsid w:val="00DA7273"/>
    <w:rsid w:val="00DB0961"/>
    <w:rsid w:val="00DB0F42"/>
    <w:rsid w:val="00DB190B"/>
    <w:rsid w:val="00DB1A76"/>
    <w:rsid w:val="00DB256C"/>
    <w:rsid w:val="00DB4C83"/>
    <w:rsid w:val="00DB59E3"/>
    <w:rsid w:val="00DB5E4A"/>
    <w:rsid w:val="00DB67D6"/>
    <w:rsid w:val="00DB77A9"/>
    <w:rsid w:val="00DC0FF0"/>
    <w:rsid w:val="00DC1454"/>
    <w:rsid w:val="00DC15D6"/>
    <w:rsid w:val="00DC46A9"/>
    <w:rsid w:val="00DC63EC"/>
    <w:rsid w:val="00DC7017"/>
    <w:rsid w:val="00DC7BB2"/>
    <w:rsid w:val="00DC7D15"/>
    <w:rsid w:val="00DD0C9C"/>
    <w:rsid w:val="00DD553F"/>
    <w:rsid w:val="00DD667B"/>
    <w:rsid w:val="00DD6A32"/>
    <w:rsid w:val="00DD7C33"/>
    <w:rsid w:val="00DE1CC4"/>
    <w:rsid w:val="00DE69D0"/>
    <w:rsid w:val="00DE6A2B"/>
    <w:rsid w:val="00DE6B58"/>
    <w:rsid w:val="00DE7DB0"/>
    <w:rsid w:val="00DF22AD"/>
    <w:rsid w:val="00DF408E"/>
    <w:rsid w:val="00DF72E3"/>
    <w:rsid w:val="00E006C3"/>
    <w:rsid w:val="00E022DA"/>
    <w:rsid w:val="00E036E3"/>
    <w:rsid w:val="00E04102"/>
    <w:rsid w:val="00E06488"/>
    <w:rsid w:val="00E06AEF"/>
    <w:rsid w:val="00E12FC6"/>
    <w:rsid w:val="00E1313D"/>
    <w:rsid w:val="00E1342C"/>
    <w:rsid w:val="00E14575"/>
    <w:rsid w:val="00E14F8F"/>
    <w:rsid w:val="00E16AAF"/>
    <w:rsid w:val="00E23EB6"/>
    <w:rsid w:val="00E25669"/>
    <w:rsid w:val="00E26628"/>
    <w:rsid w:val="00E273A3"/>
    <w:rsid w:val="00E3101B"/>
    <w:rsid w:val="00E3184A"/>
    <w:rsid w:val="00E323DD"/>
    <w:rsid w:val="00E32D25"/>
    <w:rsid w:val="00E3425B"/>
    <w:rsid w:val="00E35B75"/>
    <w:rsid w:val="00E36DDA"/>
    <w:rsid w:val="00E36F2F"/>
    <w:rsid w:val="00E37465"/>
    <w:rsid w:val="00E378BF"/>
    <w:rsid w:val="00E42170"/>
    <w:rsid w:val="00E43656"/>
    <w:rsid w:val="00E465AF"/>
    <w:rsid w:val="00E469EF"/>
    <w:rsid w:val="00E51263"/>
    <w:rsid w:val="00E51619"/>
    <w:rsid w:val="00E51BA3"/>
    <w:rsid w:val="00E537B0"/>
    <w:rsid w:val="00E53A87"/>
    <w:rsid w:val="00E53F54"/>
    <w:rsid w:val="00E54E56"/>
    <w:rsid w:val="00E55BD4"/>
    <w:rsid w:val="00E56211"/>
    <w:rsid w:val="00E562DA"/>
    <w:rsid w:val="00E6420E"/>
    <w:rsid w:val="00E65B51"/>
    <w:rsid w:val="00E661B6"/>
    <w:rsid w:val="00E70314"/>
    <w:rsid w:val="00E7171F"/>
    <w:rsid w:val="00E7188E"/>
    <w:rsid w:val="00E7471A"/>
    <w:rsid w:val="00E8099B"/>
    <w:rsid w:val="00E8439D"/>
    <w:rsid w:val="00E84AD5"/>
    <w:rsid w:val="00E85814"/>
    <w:rsid w:val="00E866E4"/>
    <w:rsid w:val="00E86B97"/>
    <w:rsid w:val="00E87D60"/>
    <w:rsid w:val="00E92319"/>
    <w:rsid w:val="00E92C07"/>
    <w:rsid w:val="00EA01F3"/>
    <w:rsid w:val="00EA1605"/>
    <w:rsid w:val="00EA4229"/>
    <w:rsid w:val="00EA504A"/>
    <w:rsid w:val="00EA5656"/>
    <w:rsid w:val="00EA5A9E"/>
    <w:rsid w:val="00EA750C"/>
    <w:rsid w:val="00EA7578"/>
    <w:rsid w:val="00EB019B"/>
    <w:rsid w:val="00EB08D1"/>
    <w:rsid w:val="00EB1B94"/>
    <w:rsid w:val="00EB214F"/>
    <w:rsid w:val="00EB27CA"/>
    <w:rsid w:val="00EC0263"/>
    <w:rsid w:val="00EC148D"/>
    <w:rsid w:val="00EC4587"/>
    <w:rsid w:val="00EC45A5"/>
    <w:rsid w:val="00EC6088"/>
    <w:rsid w:val="00ED029F"/>
    <w:rsid w:val="00ED0E73"/>
    <w:rsid w:val="00ED3024"/>
    <w:rsid w:val="00ED409F"/>
    <w:rsid w:val="00ED497C"/>
    <w:rsid w:val="00ED6438"/>
    <w:rsid w:val="00EE0D3E"/>
    <w:rsid w:val="00EE13E9"/>
    <w:rsid w:val="00EE208E"/>
    <w:rsid w:val="00EE5140"/>
    <w:rsid w:val="00EE647E"/>
    <w:rsid w:val="00EE745A"/>
    <w:rsid w:val="00EF0CE6"/>
    <w:rsid w:val="00EF1788"/>
    <w:rsid w:val="00EF4ACD"/>
    <w:rsid w:val="00EF50E4"/>
    <w:rsid w:val="00EF69A8"/>
    <w:rsid w:val="00F014D1"/>
    <w:rsid w:val="00F0784F"/>
    <w:rsid w:val="00F10B2F"/>
    <w:rsid w:val="00F10D76"/>
    <w:rsid w:val="00F157BC"/>
    <w:rsid w:val="00F21D88"/>
    <w:rsid w:val="00F222C1"/>
    <w:rsid w:val="00F22B51"/>
    <w:rsid w:val="00F25BFC"/>
    <w:rsid w:val="00F325D8"/>
    <w:rsid w:val="00F37B3D"/>
    <w:rsid w:val="00F462A4"/>
    <w:rsid w:val="00F47575"/>
    <w:rsid w:val="00F47E5C"/>
    <w:rsid w:val="00F50A08"/>
    <w:rsid w:val="00F51981"/>
    <w:rsid w:val="00F51CF0"/>
    <w:rsid w:val="00F51DAF"/>
    <w:rsid w:val="00F524C8"/>
    <w:rsid w:val="00F53695"/>
    <w:rsid w:val="00F54196"/>
    <w:rsid w:val="00F55115"/>
    <w:rsid w:val="00F552EC"/>
    <w:rsid w:val="00F56DF7"/>
    <w:rsid w:val="00F60010"/>
    <w:rsid w:val="00F600A5"/>
    <w:rsid w:val="00F6101D"/>
    <w:rsid w:val="00F61D50"/>
    <w:rsid w:val="00F63B62"/>
    <w:rsid w:val="00F63E09"/>
    <w:rsid w:val="00F63E76"/>
    <w:rsid w:val="00F663E1"/>
    <w:rsid w:val="00F66742"/>
    <w:rsid w:val="00F67A13"/>
    <w:rsid w:val="00F67A56"/>
    <w:rsid w:val="00F70310"/>
    <w:rsid w:val="00F72C64"/>
    <w:rsid w:val="00F73C30"/>
    <w:rsid w:val="00F76DED"/>
    <w:rsid w:val="00F80F18"/>
    <w:rsid w:val="00F81B53"/>
    <w:rsid w:val="00F81E4C"/>
    <w:rsid w:val="00F8280E"/>
    <w:rsid w:val="00F82FAD"/>
    <w:rsid w:val="00F871C3"/>
    <w:rsid w:val="00F90D59"/>
    <w:rsid w:val="00F912D2"/>
    <w:rsid w:val="00F92ACE"/>
    <w:rsid w:val="00F958CC"/>
    <w:rsid w:val="00F95C23"/>
    <w:rsid w:val="00FA129F"/>
    <w:rsid w:val="00FA2406"/>
    <w:rsid w:val="00FA4102"/>
    <w:rsid w:val="00FA4207"/>
    <w:rsid w:val="00FA4712"/>
    <w:rsid w:val="00FA47C7"/>
    <w:rsid w:val="00FA4893"/>
    <w:rsid w:val="00FA4AAB"/>
    <w:rsid w:val="00FA6757"/>
    <w:rsid w:val="00FB1786"/>
    <w:rsid w:val="00FB3C96"/>
    <w:rsid w:val="00FB5543"/>
    <w:rsid w:val="00FB57C8"/>
    <w:rsid w:val="00FB74F9"/>
    <w:rsid w:val="00FC05A2"/>
    <w:rsid w:val="00FC102C"/>
    <w:rsid w:val="00FC23F0"/>
    <w:rsid w:val="00FC24E4"/>
    <w:rsid w:val="00FC28C1"/>
    <w:rsid w:val="00FC2D61"/>
    <w:rsid w:val="00FC5E23"/>
    <w:rsid w:val="00FC6BD0"/>
    <w:rsid w:val="00FD0FA2"/>
    <w:rsid w:val="00FD188A"/>
    <w:rsid w:val="00FD28DE"/>
    <w:rsid w:val="00FD29F7"/>
    <w:rsid w:val="00FD2EC3"/>
    <w:rsid w:val="00FD407F"/>
    <w:rsid w:val="00FD4BC3"/>
    <w:rsid w:val="00FD5BD7"/>
    <w:rsid w:val="00FD65E2"/>
    <w:rsid w:val="00FD6EB8"/>
    <w:rsid w:val="00FE1040"/>
    <w:rsid w:val="00FE26A7"/>
    <w:rsid w:val="00FE2A8B"/>
    <w:rsid w:val="00FE2DE3"/>
    <w:rsid w:val="00FE307E"/>
    <w:rsid w:val="00FE318F"/>
    <w:rsid w:val="00FE3F4A"/>
    <w:rsid w:val="00FE7652"/>
    <w:rsid w:val="00FF1067"/>
    <w:rsid w:val="00FF3D54"/>
    <w:rsid w:val="00FF435E"/>
    <w:rsid w:val="00FF56B9"/>
    <w:rsid w:val="00FF63F8"/>
    <w:rsid w:val="00FF6792"/>
    <w:rsid w:val="00FF77D5"/>
    <w:rsid w:val="00FF7836"/>
    <w:rsid w:val="01F5500B"/>
    <w:rsid w:val="139CDDD5"/>
    <w:rsid w:val="1F29CD51"/>
    <w:rsid w:val="1F2A33DE"/>
    <w:rsid w:val="2FCD8697"/>
    <w:rsid w:val="43838A1D"/>
    <w:rsid w:val="4ACF1827"/>
    <w:rsid w:val="4D8517D0"/>
    <w:rsid w:val="4ED0ACB6"/>
    <w:rsid w:val="5F8ECB03"/>
    <w:rsid w:val="65B2354C"/>
    <w:rsid w:val="74D10BB6"/>
    <w:rsid w:val="75809E3D"/>
    <w:rsid w:val="7DB57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4382E56"/>
  <w15:docId w15:val="{B8D8133E-7A09-48C1-A84A-EEBA9C034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1" w:defUIPriority="99" w:defSemiHidden="0" w:defUnhideWhenUsed="0" w:defQFormat="0" w:count="375">
    <w:lsdException w:name="Normal" w:locked="0" w:uiPriority="10" w:qFormat="1"/>
    <w:lsdException w:name="heading 1" w:locked="0" w:uiPriority="9" w:qFormat="1"/>
    <w:lsdException w:name="heading 2" w:locked="0" w:semiHidden="1" w:uiPriority="9" w:unhideWhenUsed="1" w:qFormat="1"/>
    <w:lsdException w:name="heading 3" w:locked="0" w:semiHidden="1" w:uiPriority="9" w:unhideWhenUsed="1" w:qFormat="1"/>
    <w:lsdException w:name="heading 4" w:locked="0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iPriority="39" w:unhideWhenUsed="1"/>
    <w:lsdException w:name="toc 6" w:locked="0" w:semiHidden="1" w:uiPriority="39" w:unhideWhenUsed="1"/>
    <w:lsdException w:name="toc 7" w:locked="0" w:semiHidden="1" w:uiPriority="39" w:unhideWhenUsed="1"/>
    <w:lsdException w:name="toc 8" w:locked="0" w:semiHidden="1" w:uiPriority="39" w:unhideWhenUsed="1"/>
    <w:lsdException w:name="toc 9" w:locked="0" w:semiHidden="1" w:uiPriority="39" w:unhideWhenUsed="1"/>
    <w:lsdException w:name="Normal Indent" w:semiHidden="1" w:unhideWhenUsed="1"/>
    <w:lsdException w:name="footnote text" w:semiHidden="1" w:unhideWhenUsed="1"/>
    <w:lsdException w:name="annotation text" w:locked="0" w:semiHidden="1" w:unhideWhenUsed="1" w:qFormat="1"/>
    <w:lsdException w:name="header" w:locked="0" w:semiHidden="1" w:unhideWhenUsed="1"/>
    <w:lsdException w:name="footer" w:locked="0" w:semiHidden="1" w:unhideWhenUsed="1"/>
    <w:lsdException w:name="index heading" w:semiHidden="1" w:unhideWhenUsed="1"/>
    <w:lsdException w:name="caption" w:locked="0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0" w:semiHidden="1" w:unhideWhenUsed="1" w:qFormat="1"/>
    <w:lsdException w:name="line number" w:semiHidden="1" w:unhideWhenUsed="1"/>
    <w:lsdException w:name="page number" w:locked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0" w:uiPriority="10" w:qFormat="1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locked="0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</w:latentStyles>
  <w:style w:type="paragraph" w:default="1" w:styleId="Normal">
    <w:name w:val="Normal"/>
    <w:uiPriority w:val="10"/>
    <w:qFormat/>
    <w:rsid w:val="00572595"/>
    <w:pPr>
      <w:keepNext/>
      <w:keepLines/>
    </w:pPr>
    <w:rPr>
      <w:rFonts w:ascii="Calibri" w:eastAsia="Calibri" w:hAnsi="Calibri" w:cs="Times New Roman"/>
    </w:rPr>
  </w:style>
  <w:style w:type="paragraph" w:styleId="Heading1">
    <w:name w:val="heading 1"/>
    <w:basedOn w:val="Normal"/>
    <w:next w:val="Normal"/>
    <w:link w:val="Heading1Char"/>
    <w:uiPriority w:val="9"/>
    <w:unhideWhenUsed/>
    <w:qFormat/>
    <w:locked/>
    <w:rsid w:val="00572595"/>
    <w:pPr>
      <w:spacing w:before="240" w:after="120"/>
      <w:outlineLvl w:val="0"/>
    </w:pPr>
    <w:rPr>
      <w:rFonts w:ascii="Arial" w:eastAsia="Times New Roman" w:hAnsi="Arial"/>
      <w:b/>
      <w:color w:val="0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locked/>
    <w:rsid w:val="00572595"/>
    <w:pPr>
      <w:spacing w:before="240" w:after="120" w:line="340" w:lineRule="exact"/>
      <w:outlineLvl w:val="1"/>
    </w:pPr>
    <w:rPr>
      <w:rFonts w:ascii="Arial" w:eastAsia="Times New Roman" w:hAnsi="Arial"/>
      <w:b/>
      <w:color w:val="808080"/>
      <w:sz w:val="32"/>
      <w:szCs w:val="26"/>
    </w:rPr>
  </w:style>
  <w:style w:type="paragraph" w:styleId="Heading3">
    <w:name w:val="heading 3"/>
    <w:link w:val="Heading3Char"/>
    <w:uiPriority w:val="9"/>
    <w:semiHidden/>
    <w:unhideWhenUsed/>
    <w:qFormat/>
    <w:locked/>
    <w:rsid w:val="00572595"/>
    <w:pPr>
      <w:keepNext/>
      <w:keepLines/>
      <w:spacing w:before="240" w:after="120" w:line="340" w:lineRule="exact"/>
      <w:outlineLvl w:val="2"/>
    </w:pPr>
    <w:rPr>
      <w:rFonts w:ascii="Arial" w:eastAsia="Times New Roman" w:hAnsi="Arial" w:cs="Times New Roman"/>
      <w:b/>
      <w:color w:val="000000"/>
      <w:sz w:val="28"/>
    </w:rPr>
  </w:style>
  <w:style w:type="paragraph" w:styleId="Heading4">
    <w:name w:val="heading 4"/>
    <w:link w:val="Heading4Char"/>
    <w:uiPriority w:val="9"/>
    <w:unhideWhenUsed/>
    <w:qFormat/>
    <w:locked/>
    <w:rsid w:val="00572595"/>
    <w:pPr>
      <w:keepNext/>
      <w:keepLines/>
      <w:spacing w:before="240" w:after="120" w:line="340" w:lineRule="exact"/>
      <w:outlineLvl w:val="3"/>
    </w:pPr>
    <w:rPr>
      <w:rFonts w:ascii="Arial" w:eastAsia="Times New Roman" w:hAnsi="Arial" w:cs="Times New Roman"/>
      <w:b/>
      <w:iCs/>
      <w:color w:val="80808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572595"/>
    <w:rPr>
      <w:rFonts w:ascii="Arial" w:eastAsia="Times New Roman" w:hAnsi="Arial" w:cs="Times New Roman"/>
      <w:b/>
      <w:color w:val="000000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572595"/>
    <w:rPr>
      <w:rFonts w:ascii="Arial" w:eastAsia="Times New Roman" w:hAnsi="Arial" w:cs="Times New Roman"/>
      <w:b/>
      <w:color w:val="808080"/>
      <w:sz w:val="32"/>
      <w:szCs w:val="26"/>
    </w:rPr>
  </w:style>
  <w:style w:type="character" w:customStyle="1" w:styleId="Heading3Char">
    <w:name w:val="Heading 3 Char"/>
    <w:link w:val="Heading3"/>
    <w:uiPriority w:val="9"/>
    <w:semiHidden/>
    <w:rsid w:val="00572595"/>
    <w:rPr>
      <w:rFonts w:ascii="Arial" w:eastAsia="Times New Roman" w:hAnsi="Arial" w:cs="Times New Roman"/>
      <w:b/>
      <w:color w:val="000000"/>
      <w:sz w:val="28"/>
    </w:rPr>
  </w:style>
  <w:style w:type="character" w:customStyle="1" w:styleId="Heading4Char">
    <w:name w:val="Heading 4 Char"/>
    <w:link w:val="Heading4"/>
    <w:uiPriority w:val="9"/>
    <w:rsid w:val="00572595"/>
    <w:rPr>
      <w:rFonts w:ascii="Arial" w:eastAsia="Times New Roman" w:hAnsi="Arial" w:cs="Times New Roman"/>
      <w:b/>
      <w:iCs/>
      <w:color w:val="808080"/>
      <w:sz w:val="28"/>
    </w:rPr>
  </w:style>
  <w:style w:type="paragraph" w:styleId="Header">
    <w:name w:val="header"/>
    <w:aliases w:val="header"/>
    <w:basedOn w:val="Normal"/>
    <w:link w:val="HeaderChar"/>
    <w:uiPriority w:val="99"/>
    <w:unhideWhenUsed/>
    <w:locked/>
    <w:rsid w:val="00572595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"/>
    <w:basedOn w:val="DefaultParagraphFont"/>
    <w:link w:val="Header"/>
    <w:uiPriority w:val="99"/>
    <w:rsid w:val="00572595"/>
    <w:rPr>
      <w:rFonts w:ascii="Calibri" w:eastAsia="Calibri" w:hAnsi="Calibri" w:cs="Times New Roman"/>
    </w:rPr>
  </w:style>
  <w:style w:type="paragraph" w:styleId="Footer">
    <w:name w:val="footer"/>
    <w:aliases w:val="footer"/>
    <w:basedOn w:val="Normal"/>
    <w:link w:val="FooterChar"/>
    <w:uiPriority w:val="99"/>
    <w:rsid w:val="00572595"/>
    <w:pPr>
      <w:tabs>
        <w:tab w:val="right" w:pos="8505"/>
      </w:tabs>
      <w:spacing w:line="340" w:lineRule="exact"/>
    </w:pPr>
    <w:rPr>
      <w:rFonts w:ascii="Arial" w:hAnsi="Arial"/>
      <w:color w:val="808080"/>
      <w:sz w:val="22"/>
    </w:rPr>
  </w:style>
  <w:style w:type="character" w:customStyle="1" w:styleId="FooterChar">
    <w:name w:val="Footer Char"/>
    <w:aliases w:val="footer Char"/>
    <w:link w:val="Footer"/>
    <w:uiPriority w:val="99"/>
    <w:rsid w:val="00572595"/>
    <w:rPr>
      <w:rFonts w:ascii="Arial" w:eastAsia="Calibri" w:hAnsi="Arial" w:cs="Times New Roman"/>
      <w:color w:val="808080"/>
      <w:sz w:val="22"/>
    </w:rPr>
  </w:style>
  <w:style w:type="paragraph" w:customStyle="1" w:styleId="Copyrightline">
    <w:name w:val="Copyright line"/>
    <w:uiPriority w:val="99"/>
    <w:qFormat/>
    <w:rsid w:val="00572595"/>
    <w:rPr>
      <w:rFonts w:ascii="Arial" w:eastAsia="Arial Unicode MS" w:hAnsi="Arial" w:cs="Arial"/>
      <w:color w:val="000000" w:themeColor="text1"/>
      <w:sz w:val="21"/>
      <w:szCs w:val="15"/>
    </w:rPr>
  </w:style>
  <w:style w:type="paragraph" w:customStyle="1" w:styleId="activity-numbered">
    <w:name w:val="activity-numbered"/>
    <w:uiPriority w:val="2"/>
    <w:qFormat/>
    <w:rsid w:val="004B6819"/>
    <w:pPr>
      <w:keepNext/>
      <w:keepLines/>
      <w:tabs>
        <w:tab w:val="left" w:pos="567"/>
        <w:tab w:val="left" w:pos="851"/>
        <w:tab w:val="left" w:pos="992"/>
        <w:tab w:val="left" w:pos="1276"/>
        <w:tab w:val="left" w:pos="1418"/>
        <w:tab w:val="left" w:pos="3402"/>
        <w:tab w:val="left" w:pos="3686"/>
        <w:tab w:val="left" w:pos="4820"/>
        <w:tab w:val="left" w:pos="5387"/>
      </w:tabs>
      <w:adjustRightInd w:val="0"/>
      <w:snapToGrid w:val="0"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instruction">
    <w:name w:val="instruction"/>
    <w:uiPriority w:val="1"/>
    <w:qFormat/>
    <w:rsid w:val="004B6819"/>
    <w:pPr>
      <w:keepNext/>
      <w:keepLines/>
      <w:tabs>
        <w:tab w:val="left" w:pos="709"/>
        <w:tab w:val="left" w:pos="1134"/>
      </w:tabs>
      <w:spacing w:before="60" w:after="60" w:line="320" w:lineRule="exact"/>
      <w:ind w:left="284" w:right="851" w:hanging="284"/>
    </w:pPr>
    <w:rPr>
      <w:rFonts w:eastAsia="Calibri" w:cs="Times New Roman"/>
      <w:b/>
      <w:color w:val="000000"/>
      <w:sz w:val="30"/>
    </w:rPr>
  </w:style>
  <w:style w:type="character" w:customStyle="1" w:styleId="underline">
    <w:name w:val="underline"/>
    <w:uiPriority w:val="2"/>
    <w:qFormat/>
    <w:rsid w:val="00572595"/>
    <w:rPr>
      <w:rFonts w:ascii="Arial" w:hAnsi="Arial"/>
      <w:b w:val="0"/>
      <w:i w:val="0"/>
      <w:position w:val="0"/>
      <w:u w:val="single" w:color="000000"/>
    </w:rPr>
  </w:style>
  <w:style w:type="character" w:customStyle="1" w:styleId="highlight">
    <w:name w:val="highlight"/>
    <w:uiPriority w:val="2"/>
    <w:qFormat/>
    <w:rsid w:val="00572595"/>
    <w:rPr>
      <w:bdr w:val="none" w:sz="0" w:space="0" w:color="auto"/>
      <w:shd w:val="clear" w:color="auto" w:fill="D9D9D9"/>
    </w:rPr>
  </w:style>
  <w:style w:type="table" w:styleId="TableGrid">
    <w:name w:val="Table Grid"/>
    <w:basedOn w:val="TableNormal"/>
    <w:uiPriority w:val="39"/>
    <w:rsid w:val="00572595"/>
    <w:rPr>
      <w:rFonts w:ascii="Calibri" w:eastAsia="Calibri" w:hAnsi="Calibri" w:cs="Times New Roman"/>
      <w:szCs w:val="20"/>
      <w:lang w:eastAsia="en-GB"/>
    </w:rPr>
    <w:tblPr>
      <w:tblInd w:w="56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ld">
    <w:name w:val="bold"/>
    <w:uiPriority w:val="2"/>
    <w:qFormat/>
    <w:rsid w:val="00572595"/>
    <w:rPr>
      <w:b/>
      <w:color w:val="000000"/>
    </w:rPr>
  </w:style>
  <w:style w:type="character" w:customStyle="1" w:styleId="italic">
    <w:name w:val="italic"/>
    <w:uiPriority w:val="2"/>
    <w:qFormat/>
    <w:rsid w:val="00572595"/>
    <w:rPr>
      <w:i/>
      <w:color w:val="000000"/>
    </w:rPr>
  </w:style>
  <w:style w:type="character" w:customStyle="1" w:styleId="bold-italic">
    <w:name w:val="bold-italic"/>
    <w:uiPriority w:val="2"/>
    <w:qFormat/>
    <w:rsid w:val="00572595"/>
    <w:rPr>
      <w:b/>
      <w:i/>
      <w:color w:val="000000"/>
    </w:rPr>
  </w:style>
  <w:style w:type="character" w:customStyle="1" w:styleId="phonetics">
    <w:name w:val="phonetics"/>
    <w:uiPriority w:val="2"/>
    <w:qFormat/>
    <w:rsid w:val="00572595"/>
    <w:rPr>
      <w:rFonts w:ascii="Arial Unicode MS" w:hAnsi="Arial Unicode MS"/>
      <w:color w:val="808080"/>
    </w:rPr>
  </w:style>
  <w:style w:type="paragraph" w:customStyle="1" w:styleId="reading-head">
    <w:name w:val="reading-head"/>
    <w:basedOn w:val="reading-subhead"/>
    <w:uiPriority w:val="10"/>
    <w:qFormat/>
    <w:rsid w:val="00572595"/>
    <w:pPr>
      <w:spacing w:before="120" w:after="120" w:line="340" w:lineRule="exact"/>
    </w:pPr>
    <w:rPr>
      <w:color w:val="000000" w:themeColor="text1"/>
      <w:sz w:val="28"/>
    </w:rPr>
  </w:style>
  <w:style w:type="character" w:customStyle="1" w:styleId="superscript">
    <w:name w:val="superscript"/>
    <w:uiPriority w:val="2"/>
    <w:qFormat/>
    <w:rsid w:val="00572595"/>
    <w:rPr>
      <w:rFonts w:asciiTheme="minorHAnsi" w:hAnsiTheme="minorHAnsi"/>
      <w:color w:val="000000"/>
      <w:sz w:val="24"/>
      <w:vertAlign w:val="superscript"/>
    </w:rPr>
  </w:style>
  <w:style w:type="character" w:customStyle="1" w:styleId="strikethrough">
    <w:name w:val="strikethrough"/>
    <w:uiPriority w:val="2"/>
    <w:qFormat/>
    <w:rsid w:val="00572595"/>
    <w:rPr>
      <w:rFonts w:ascii="Arial" w:hAnsi="Arial"/>
      <w:strike/>
      <w:dstrike w:val="0"/>
      <w:color w:val="000000"/>
    </w:rPr>
  </w:style>
  <w:style w:type="character" w:customStyle="1" w:styleId="strikethrough-italic">
    <w:name w:val="strikethrough-italic"/>
    <w:uiPriority w:val="2"/>
    <w:qFormat/>
    <w:rsid w:val="00572595"/>
    <w:rPr>
      <w:i/>
      <w:strike/>
      <w:dstrike w:val="0"/>
      <w:color w:val="000000"/>
    </w:rPr>
  </w:style>
  <w:style w:type="character" w:styleId="CommentReference">
    <w:name w:val="annotation reference"/>
    <w:uiPriority w:val="99"/>
    <w:semiHidden/>
    <w:unhideWhenUsed/>
    <w:qFormat/>
    <w:locked/>
    <w:rsid w:val="00572595"/>
    <w:rPr>
      <w:sz w:val="16"/>
      <w:szCs w:val="16"/>
    </w:rPr>
  </w:style>
  <w:style w:type="character" w:customStyle="1" w:styleId="track-number">
    <w:name w:val="track-number"/>
    <w:uiPriority w:val="2"/>
    <w:qFormat/>
    <w:rsid w:val="00A832D9"/>
    <w:rPr>
      <w:rFonts w:ascii="Arial Black" w:hAnsi="Arial Black"/>
      <w:b/>
      <w:bCs/>
      <w:i w:val="0"/>
      <w:color w:val="808080"/>
      <w:sz w:val="18"/>
    </w:rPr>
  </w:style>
  <w:style w:type="character" w:customStyle="1" w:styleId="example-answer">
    <w:name w:val="example-answer"/>
    <w:uiPriority w:val="2"/>
    <w:qFormat/>
    <w:rsid w:val="00572595"/>
    <w:rPr>
      <w:i/>
      <w:color w:val="808080"/>
    </w:rPr>
  </w:style>
  <w:style w:type="character" w:customStyle="1" w:styleId="example-answer--underlined">
    <w:name w:val="example-answer--underlined"/>
    <w:uiPriority w:val="2"/>
    <w:qFormat/>
    <w:rsid w:val="00572595"/>
    <w:rPr>
      <w:i/>
      <w:color w:val="808080"/>
      <w:u w:val="single" w:color="000000"/>
    </w:rPr>
  </w:style>
  <w:style w:type="paragraph" w:customStyle="1" w:styleId="table-head">
    <w:name w:val="table-head"/>
    <w:basedOn w:val="Normal"/>
    <w:uiPriority w:val="2"/>
    <w:qFormat/>
    <w:rsid w:val="00572595"/>
    <w:pPr>
      <w:spacing w:line="320" w:lineRule="exact"/>
    </w:pPr>
    <w:rPr>
      <w:rFonts w:asciiTheme="minorHAnsi" w:hAnsiTheme="minorHAnsi"/>
      <w:b/>
      <w:color w:val="000000"/>
      <w:sz w:val="21"/>
    </w:rPr>
  </w:style>
  <w:style w:type="paragraph" w:customStyle="1" w:styleId="table-text">
    <w:name w:val="table-text"/>
    <w:basedOn w:val="Normal"/>
    <w:uiPriority w:val="2"/>
    <w:qFormat/>
    <w:rsid w:val="00572595"/>
    <w:pPr>
      <w:spacing w:line="280" w:lineRule="exact"/>
    </w:pPr>
    <w:rPr>
      <w:rFonts w:asciiTheme="minorHAnsi" w:hAnsiTheme="minorHAnsi"/>
      <w:color w:val="000000"/>
    </w:rPr>
  </w:style>
  <w:style w:type="character" w:customStyle="1" w:styleId="head-activityType">
    <w:name w:val="head-activityType"/>
    <w:basedOn w:val="DefaultParagraphFont"/>
    <w:uiPriority w:val="11"/>
    <w:locked/>
    <w:rsid w:val="00572595"/>
    <w:rPr>
      <w:color w:val="0070C0"/>
    </w:rPr>
  </w:style>
  <w:style w:type="paragraph" w:customStyle="1" w:styleId="Note">
    <w:name w:val="Note"/>
    <w:basedOn w:val="Normal"/>
    <w:uiPriority w:val="14"/>
    <w:qFormat/>
    <w:rsid w:val="00572595"/>
    <w:pPr>
      <w:spacing w:after="60" w:line="340" w:lineRule="exact"/>
    </w:pPr>
    <w:rPr>
      <w:rFonts w:ascii="Arial" w:hAnsi="Arial"/>
      <w:color w:val="7030A0"/>
      <w:sz w:val="22"/>
    </w:rPr>
  </w:style>
  <w:style w:type="character" w:styleId="Hyperlink">
    <w:name w:val="Hyperlink"/>
    <w:basedOn w:val="DefaultParagraphFont"/>
    <w:uiPriority w:val="99"/>
    <w:unhideWhenUsed/>
    <w:locked/>
    <w:rsid w:val="00572595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locked/>
    <w:rsid w:val="00572595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locked/>
    <w:rsid w:val="00572595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572595"/>
    <w:rPr>
      <w:rFonts w:ascii="Times New Roman" w:eastAsia="Calibri" w:hAnsi="Times New Roman" w:cs="Times New Roman"/>
      <w:sz w:val="18"/>
      <w:szCs w:val="18"/>
    </w:rPr>
  </w:style>
  <w:style w:type="paragraph" w:customStyle="1" w:styleId="phrase-pool">
    <w:name w:val="phrase-pool"/>
    <w:basedOn w:val="Normal"/>
    <w:uiPriority w:val="1"/>
    <w:qFormat/>
    <w:rsid w:val="00572595"/>
    <w:pPr>
      <w:pBdr>
        <w:top w:val="single" w:sz="8" w:space="2" w:color="808080"/>
        <w:left w:val="single" w:sz="8" w:space="2" w:color="808080"/>
        <w:bottom w:val="single" w:sz="8" w:space="2" w:color="808080"/>
        <w:right w:val="single" w:sz="8" w:space="2" w:color="808080"/>
      </w:pBdr>
      <w:tabs>
        <w:tab w:val="left" w:pos="284"/>
      </w:tabs>
      <w:snapToGrid w:val="0"/>
      <w:spacing w:before="120" w:line="320" w:lineRule="exact"/>
      <w:ind w:left="624" w:right="567" w:hanging="284"/>
      <w:contextualSpacing/>
    </w:pPr>
    <w:rPr>
      <w:rFonts w:asciiTheme="minorHAnsi" w:hAnsiTheme="minorHAnsi"/>
      <w:color w:val="000000"/>
    </w:rPr>
  </w:style>
  <w:style w:type="paragraph" w:customStyle="1" w:styleId="reading-text">
    <w:name w:val="reading-text"/>
    <w:uiPriority w:val="10"/>
    <w:qFormat/>
    <w:rsid w:val="00572595"/>
    <w:pPr>
      <w:keepNext/>
      <w:keepLines/>
      <w:pBdr>
        <w:top w:val="single" w:sz="8" w:space="4" w:color="808080"/>
        <w:left w:val="single" w:sz="8" w:space="4" w:color="808080"/>
        <w:bottom w:val="single" w:sz="8" w:space="4" w:color="808080"/>
        <w:right w:val="single" w:sz="8" w:space="4" w:color="808080"/>
      </w:pBdr>
      <w:tabs>
        <w:tab w:val="left" w:pos="284"/>
      </w:tabs>
      <w:spacing w:after="60" w:line="320" w:lineRule="exact"/>
      <w:ind w:left="397" w:right="567"/>
    </w:pPr>
    <w:rPr>
      <w:rFonts w:ascii="Calibri Light" w:eastAsia="Calibri" w:hAnsi="Calibri Light" w:cs="Times New Roman"/>
      <w:bCs/>
      <w:color w:val="000000"/>
    </w:rPr>
  </w:style>
  <w:style w:type="paragraph" w:customStyle="1" w:styleId="activity-numbered--double-digits">
    <w:name w:val="activity-numbered--double-digits"/>
    <w:uiPriority w:val="2"/>
    <w:qFormat/>
    <w:rsid w:val="00572595"/>
    <w:pPr>
      <w:keepNext/>
      <w:keepLines/>
      <w:adjustRightInd w:val="0"/>
      <w:snapToGrid w:val="0"/>
      <w:spacing w:line="320" w:lineRule="exact"/>
      <w:ind w:left="567" w:right="851" w:hanging="397"/>
    </w:pPr>
    <w:rPr>
      <w:rFonts w:eastAsia="Calibri" w:cs="Times New Roman"/>
      <w:bCs/>
      <w:color w:val="000000"/>
    </w:rPr>
  </w:style>
  <w:style w:type="character" w:customStyle="1" w:styleId="dialogue-speaker">
    <w:name w:val="dialogue-speaker"/>
    <w:uiPriority w:val="2"/>
    <w:qFormat/>
    <w:rsid w:val="00572595"/>
    <w:rPr>
      <w:b/>
      <w:color w:val="808080"/>
    </w:rPr>
  </w:style>
  <w:style w:type="paragraph" w:styleId="CommentText">
    <w:name w:val="annotation text"/>
    <w:basedOn w:val="Normal"/>
    <w:link w:val="CommentTextChar"/>
    <w:uiPriority w:val="99"/>
    <w:unhideWhenUsed/>
    <w:qFormat/>
    <w:locked/>
    <w:rsid w:val="00572595"/>
    <w:rPr>
      <w:rFonts w:ascii="Arial" w:hAnsi="Arial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572595"/>
    <w:rPr>
      <w:rFonts w:ascii="Arial" w:eastAsia="Calibri" w:hAnsi="Arial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5725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2595"/>
    <w:rPr>
      <w:rFonts w:ascii="Arial" w:eastAsia="Calibri" w:hAnsi="Arial" w:cs="Times New Roman"/>
      <w:b/>
      <w:bCs/>
      <w:sz w:val="20"/>
      <w:szCs w:val="20"/>
    </w:rPr>
  </w:style>
  <w:style w:type="paragraph" w:customStyle="1" w:styleId="activity-head">
    <w:name w:val="activity-head"/>
    <w:uiPriority w:val="2"/>
    <w:qFormat/>
    <w:rsid w:val="00572595"/>
    <w:pPr>
      <w:spacing w:before="120" w:line="320" w:lineRule="exact"/>
      <w:ind w:left="284"/>
    </w:pPr>
    <w:rPr>
      <w:rFonts w:eastAsia="Calibri" w:cs="Times New Roman"/>
      <w:b/>
      <w:bCs/>
      <w:color w:val="000000"/>
    </w:rPr>
  </w:style>
  <w:style w:type="paragraph" w:customStyle="1" w:styleId="activity-bulleted">
    <w:name w:val="activity-bulleted"/>
    <w:uiPriority w:val="2"/>
    <w:qFormat/>
    <w:rsid w:val="00572595"/>
    <w:pPr>
      <w:keepNext/>
      <w:keepLines/>
      <w:numPr>
        <w:numId w:val="1"/>
      </w:numPr>
      <w:spacing w:line="320" w:lineRule="exact"/>
    </w:pPr>
    <w:rPr>
      <w:rFonts w:eastAsia="Calibri" w:cs="Times New Roman"/>
      <w:bCs/>
      <w:color w:val="000000"/>
    </w:rPr>
  </w:style>
  <w:style w:type="paragraph" w:customStyle="1" w:styleId="dialogue">
    <w:name w:val="dialogue"/>
    <w:uiPriority w:val="2"/>
    <w:qFormat/>
    <w:rsid w:val="007C213E"/>
    <w:pPr>
      <w:keepNext/>
      <w:keepLines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styleId="TOC1">
    <w:name w:val="toc 1"/>
    <w:basedOn w:val="Normal"/>
    <w:next w:val="Normal"/>
    <w:autoRedefine/>
    <w:uiPriority w:val="39"/>
    <w:unhideWhenUsed/>
    <w:locked/>
    <w:rsid w:val="00572595"/>
    <w:pPr>
      <w:spacing w:before="360"/>
    </w:pPr>
    <w:rPr>
      <w:rFonts w:asciiTheme="majorHAnsi" w:hAnsiTheme="majorHAnsi" w:cstheme="majorHAnsi"/>
      <w:b/>
      <w:bCs/>
      <w:caps/>
    </w:rPr>
  </w:style>
  <w:style w:type="paragraph" w:styleId="TOC2">
    <w:name w:val="toc 2"/>
    <w:basedOn w:val="Normal"/>
    <w:next w:val="Normal"/>
    <w:autoRedefine/>
    <w:uiPriority w:val="39"/>
    <w:unhideWhenUsed/>
    <w:locked/>
    <w:rsid w:val="00572595"/>
    <w:pPr>
      <w:spacing w:before="240"/>
    </w:pPr>
    <w:rPr>
      <w:rFonts w:cstheme="minorHAnsi"/>
      <w:b/>
      <w:b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locked/>
    <w:rsid w:val="00572595"/>
    <w:pPr>
      <w:ind w:left="240"/>
    </w:pPr>
    <w:rPr>
      <w:rFonts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semiHidden/>
    <w:unhideWhenUsed/>
    <w:locked/>
    <w:rsid w:val="00572595"/>
    <w:pPr>
      <w:ind w:left="480"/>
    </w:pPr>
    <w:rPr>
      <w:rFonts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locked/>
    <w:rsid w:val="00572595"/>
    <w:pPr>
      <w:ind w:left="720"/>
    </w:pPr>
    <w:rPr>
      <w:rFonts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locked/>
    <w:rsid w:val="00572595"/>
    <w:pPr>
      <w:ind w:left="960"/>
    </w:pPr>
    <w:rPr>
      <w:rFonts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locked/>
    <w:rsid w:val="00572595"/>
    <w:pPr>
      <w:ind w:left="1200"/>
    </w:pPr>
    <w:rPr>
      <w:rFonts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locked/>
    <w:rsid w:val="00572595"/>
    <w:pPr>
      <w:ind w:left="1440"/>
    </w:pPr>
    <w:rPr>
      <w:rFonts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locked/>
    <w:rsid w:val="00572595"/>
    <w:pPr>
      <w:ind w:left="1680"/>
    </w:pPr>
    <w:rPr>
      <w:rFonts w:cstheme="minorHAnsi"/>
      <w:sz w:val="20"/>
      <w:szCs w:val="20"/>
    </w:rPr>
  </w:style>
  <w:style w:type="paragraph" w:styleId="Revision">
    <w:name w:val="Revision"/>
    <w:hidden/>
    <w:uiPriority w:val="99"/>
    <w:semiHidden/>
    <w:rsid w:val="00E04102"/>
    <w:rPr>
      <w:rFonts w:ascii="Arial" w:hAnsi="Arial"/>
      <w:sz w:val="22"/>
    </w:rPr>
  </w:style>
  <w:style w:type="character" w:customStyle="1" w:styleId="tick-cross">
    <w:name w:val="tick-cross"/>
    <w:uiPriority w:val="2"/>
    <w:qFormat/>
    <w:rsid w:val="00572595"/>
    <w:rPr>
      <w:rFonts w:ascii="Arial Unicode MS" w:hAnsi="Arial Unicode MS"/>
      <w:color w:val="000000" w:themeColor="text1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locked/>
    <w:rsid w:val="00572595"/>
    <w:rPr>
      <w:color w:val="954F72" w:themeColor="followedHyperlink"/>
      <w:u w:val="single"/>
    </w:rPr>
  </w:style>
  <w:style w:type="table" w:customStyle="1" w:styleId="wordpool-table">
    <w:name w:val="wordpool-table"/>
    <w:basedOn w:val="TableNormal"/>
    <w:uiPriority w:val="99"/>
    <w:rsid w:val="00572595"/>
    <w:pPr>
      <w:snapToGrid w:val="0"/>
      <w:spacing w:line="340" w:lineRule="exact"/>
      <w:ind w:left="142"/>
    </w:pPr>
    <w:rPr>
      <w:rFonts w:ascii="Arial" w:eastAsia="Calibri" w:hAnsi="Arial" w:cs="Times New Roman"/>
      <w:sz w:val="22"/>
      <w:szCs w:val="20"/>
      <w:lang w:eastAsia="en-GB"/>
    </w:rPr>
    <w:tblPr>
      <w:tblInd w:w="284" w:type="dxa"/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tblBorders>
      <w:tblCellMar>
        <w:top w:w="85" w:type="dxa"/>
        <w:bottom w:w="85" w:type="dxa"/>
      </w:tblCellMar>
    </w:tblPr>
  </w:style>
  <w:style w:type="character" w:customStyle="1" w:styleId="checkbox--large">
    <w:name w:val="checkbox--large"/>
    <w:uiPriority w:val="2"/>
    <w:qFormat/>
    <w:rsid w:val="00572595"/>
    <w:rPr>
      <w:rFonts w:ascii="Segoe UI Symbol" w:hAnsi="Segoe UI Symbol"/>
      <w:color w:val="808080"/>
      <w:position w:val="-10"/>
      <w:sz w:val="40"/>
    </w:rPr>
  </w:style>
  <w:style w:type="paragraph" w:customStyle="1" w:styleId="wordpool-text">
    <w:name w:val="wordpool-text"/>
    <w:basedOn w:val="Normal"/>
    <w:autoRedefine/>
    <w:uiPriority w:val="1"/>
    <w:qFormat/>
    <w:rsid w:val="001319F4"/>
    <w:pPr>
      <w:pBdr>
        <w:top w:val="single" w:sz="4" w:space="4" w:color="A6A6A6"/>
        <w:left w:val="single" w:sz="4" w:space="4" w:color="A6A6A6"/>
        <w:bottom w:val="single" w:sz="4" w:space="4" w:color="A6A6A6"/>
        <w:right w:val="single" w:sz="4" w:space="4" w:color="A6A6A6"/>
      </w:pBdr>
      <w:spacing w:before="120" w:after="240" w:line="320" w:lineRule="exact"/>
      <w:ind w:left="397" w:right="4354"/>
    </w:pPr>
    <w:rPr>
      <w:rFonts w:asciiTheme="minorHAnsi" w:hAnsiTheme="minorHAnsi"/>
      <w:spacing w:val="-4"/>
      <w:sz w:val="28"/>
    </w:rPr>
  </w:style>
  <w:style w:type="paragraph" w:customStyle="1" w:styleId="activity-unnumbered">
    <w:name w:val="activity-unnumbered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  <w:ind w:left="284" w:right="851"/>
    </w:pPr>
    <w:rPr>
      <w:rFonts w:eastAsia="Calibri" w:cs="Times New Roman"/>
      <w:bCs/>
      <w:color w:val="000000"/>
    </w:rPr>
  </w:style>
  <w:style w:type="paragraph" w:customStyle="1" w:styleId="activity-numbered--mpc">
    <w:name w:val="activity-numbered--mpc"/>
    <w:uiPriority w:val="2"/>
    <w:qFormat/>
    <w:rsid w:val="00E12FC6"/>
    <w:pPr>
      <w:keepNext/>
      <w:keepLines/>
      <w:tabs>
        <w:tab w:val="left" w:pos="851"/>
        <w:tab w:val="left" w:pos="3686"/>
        <w:tab w:val="left" w:pos="3969"/>
        <w:tab w:val="left" w:pos="6804"/>
        <w:tab w:val="left" w:pos="7088"/>
      </w:tabs>
      <w:spacing w:line="320" w:lineRule="exact"/>
      <w:ind w:left="851" w:hanging="284"/>
    </w:pPr>
    <w:rPr>
      <w:rFonts w:eastAsia="Calibri" w:cs="Times New Roman"/>
      <w:bCs/>
      <w:color w:val="000000"/>
    </w:rPr>
  </w:style>
  <w:style w:type="paragraph" w:customStyle="1" w:styleId="head-a">
    <w:name w:val="head-a"/>
    <w:qFormat/>
    <w:rsid w:val="00572595"/>
    <w:pPr>
      <w:keepNext/>
      <w:keepLines/>
      <w:spacing w:before="120" w:after="120" w:line="340" w:lineRule="exact"/>
    </w:pPr>
    <w:rPr>
      <w:rFonts w:eastAsia="Times New Roman" w:cs="Times New Roman"/>
      <w:b/>
      <w:color w:val="000000"/>
      <w:sz w:val="32"/>
      <w:szCs w:val="32"/>
    </w:rPr>
  </w:style>
  <w:style w:type="paragraph" w:customStyle="1" w:styleId="head-b">
    <w:name w:val="head-b"/>
    <w:qFormat/>
    <w:rsid w:val="00572595"/>
    <w:pPr>
      <w:keepNext/>
      <w:keepLines/>
      <w:spacing w:before="120" w:after="60" w:line="340" w:lineRule="exact"/>
    </w:pPr>
    <w:rPr>
      <w:rFonts w:eastAsia="Calibri" w:cs="Times New Roman"/>
      <w:b/>
      <w:color w:val="808080"/>
      <w:sz w:val="32"/>
    </w:rPr>
  </w:style>
  <w:style w:type="paragraph" w:customStyle="1" w:styleId="head-c">
    <w:name w:val="head-c"/>
    <w:qFormat/>
    <w:rsid w:val="00572595"/>
    <w:pPr>
      <w:keepNext/>
      <w:keepLines/>
      <w:spacing w:before="60" w:after="60" w:line="340" w:lineRule="exact"/>
      <w:ind w:left="709" w:hanging="425"/>
    </w:pPr>
    <w:rPr>
      <w:rFonts w:eastAsia="Calibri" w:cs="Times New Roman"/>
      <w:b/>
      <w:color w:val="000000"/>
      <w:sz w:val="28"/>
    </w:rPr>
  </w:style>
  <w:style w:type="paragraph" w:customStyle="1" w:styleId="head-d">
    <w:name w:val="head-d"/>
    <w:next w:val="instruction-unnumbered"/>
    <w:qFormat/>
    <w:rsid w:val="00572595"/>
    <w:pPr>
      <w:keepNext/>
      <w:keepLines/>
      <w:spacing w:before="240" w:line="340" w:lineRule="exact"/>
      <w:ind w:left="709" w:hanging="425"/>
    </w:pPr>
    <w:rPr>
      <w:rFonts w:eastAsia="Calibri" w:cs="Times New Roman"/>
      <w:b/>
      <w:color w:val="808080"/>
      <w:sz w:val="28"/>
    </w:rPr>
  </w:style>
  <w:style w:type="paragraph" w:customStyle="1" w:styleId="instruction-unnumbered">
    <w:name w:val="instruction-unnumbered"/>
    <w:basedOn w:val="Normal"/>
    <w:uiPriority w:val="1"/>
    <w:qFormat/>
    <w:rsid w:val="00572595"/>
    <w:pPr>
      <w:tabs>
        <w:tab w:val="left" w:pos="284"/>
        <w:tab w:val="left" w:pos="567"/>
        <w:tab w:val="left" w:pos="709"/>
        <w:tab w:val="left" w:pos="1134"/>
      </w:tabs>
      <w:snapToGrid w:val="0"/>
      <w:spacing w:before="60" w:after="60" w:line="320" w:lineRule="exact"/>
      <w:ind w:left="284" w:right="851"/>
    </w:pPr>
    <w:rPr>
      <w:rFonts w:asciiTheme="minorHAnsi" w:hAnsiTheme="minorHAnsi"/>
      <w:b/>
      <w:color w:val="000000"/>
      <w:sz w:val="26"/>
    </w:rPr>
  </w:style>
  <w:style w:type="paragraph" w:styleId="Title">
    <w:name w:val="Title"/>
    <w:aliases w:val="title"/>
    <w:basedOn w:val="Normal"/>
    <w:next w:val="Normal"/>
    <w:link w:val="TitleChar"/>
    <w:uiPriority w:val="10"/>
    <w:semiHidden/>
    <w:qFormat/>
    <w:rsid w:val="00572595"/>
    <w:pPr>
      <w:spacing w:before="240" w:after="120" w:line="340" w:lineRule="exact"/>
      <w:contextualSpacing/>
    </w:pPr>
    <w:rPr>
      <w:rFonts w:ascii="Arial" w:eastAsia="Times New Roman" w:hAnsi="Arial"/>
      <w:b/>
      <w:color w:val="000000"/>
      <w:spacing w:val="-10"/>
      <w:kern w:val="28"/>
      <w:sz w:val="32"/>
      <w:szCs w:val="56"/>
    </w:rPr>
  </w:style>
  <w:style w:type="character" w:customStyle="1" w:styleId="TitleChar">
    <w:name w:val="Title Char"/>
    <w:aliases w:val="title Char"/>
    <w:link w:val="Title"/>
    <w:uiPriority w:val="10"/>
    <w:semiHidden/>
    <w:rsid w:val="00572595"/>
    <w:rPr>
      <w:rFonts w:ascii="Arial" w:eastAsia="Times New Roman" w:hAnsi="Arial" w:cs="Times New Roman"/>
      <w:b/>
      <w:color w:val="000000"/>
      <w:spacing w:val="-10"/>
      <w:kern w:val="28"/>
      <w:sz w:val="32"/>
      <w:szCs w:val="56"/>
    </w:rPr>
  </w:style>
  <w:style w:type="character" w:customStyle="1" w:styleId="checkbox">
    <w:name w:val="checkbox"/>
    <w:uiPriority w:val="2"/>
    <w:qFormat/>
    <w:rsid w:val="00572595"/>
    <w:rPr>
      <w:rFonts w:ascii="Segoe UI Symbol" w:hAnsi="Segoe UI Symbol" w:cs="Arial Unicode MS"/>
      <w:color w:val="808080"/>
      <w:spacing w:val="0"/>
      <w:w w:val="100"/>
      <w:position w:val="-6"/>
      <w:sz w:val="36"/>
      <w:szCs w:val="40"/>
    </w:rPr>
  </w:style>
  <w:style w:type="character" w:customStyle="1" w:styleId="wol">
    <w:name w:val="wol"/>
    <w:uiPriority w:val="2"/>
    <w:qFormat/>
    <w:rsid w:val="00572595"/>
    <w:rPr>
      <w:rFonts w:asciiTheme="minorHAnsi" w:hAnsiTheme="minorHAnsi"/>
      <w:b w:val="0"/>
      <w:i w:val="0"/>
      <w:color w:val="000000"/>
      <w:position w:val="0"/>
      <w:sz w:val="24"/>
      <w:u w:val="single" w:color="000000"/>
    </w:rPr>
  </w:style>
  <w:style w:type="paragraph" w:customStyle="1" w:styleId="activity-numbered--centered">
    <w:name w:val="activity-numbered--centered"/>
    <w:uiPriority w:val="1"/>
    <w:qFormat/>
    <w:rsid w:val="00FD0FA2"/>
    <w:pPr>
      <w:keepNext/>
      <w:keepLines/>
      <w:tabs>
        <w:tab w:val="left" w:pos="284"/>
      </w:tabs>
      <w:spacing w:after="60" w:line="320" w:lineRule="exact"/>
      <w:jc w:val="center"/>
    </w:pPr>
    <w:rPr>
      <w:rFonts w:eastAsia="Calibri" w:cs="Times New Roman (Body CS)"/>
      <w:bCs/>
      <w:color w:val="000000"/>
      <w:sz w:val="28"/>
    </w:rPr>
  </w:style>
  <w:style w:type="paragraph" w:customStyle="1" w:styleId="activity-numbered--table">
    <w:name w:val="activity-numbered--table"/>
    <w:basedOn w:val="activity-numbered"/>
    <w:uiPriority w:val="2"/>
    <w:qFormat/>
    <w:rsid w:val="00572595"/>
    <w:pPr>
      <w:tabs>
        <w:tab w:val="left" w:pos="284"/>
      </w:tabs>
      <w:spacing w:after="60"/>
      <w:ind w:left="284" w:right="0"/>
    </w:pPr>
    <w:rPr>
      <w:rFonts w:cs="Times New Roman (Body CS)"/>
    </w:rPr>
  </w:style>
  <w:style w:type="character" w:customStyle="1" w:styleId="audio-icon">
    <w:name w:val="audio-icon"/>
    <w:uiPriority w:val="2"/>
    <w:qFormat/>
    <w:rsid w:val="00572595"/>
    <w:rPr>
      <w:position w:val="-6"/>
    </w:rPr>
  </w:style>
  <w:style w:type="character" w:customStyle="1" w:styleId="marks-frame">
    <w:name w:val="marks-frame"/>
    <w:uiPriority w:val="6"/>
    <w:qFormat/>
    <w:rsid w:val="00572595"/>
    <w:rPr>
      <w:rFonts w:ascii="Calibri" w:hAnsi="Calibri"/>
      <w:b/>
      <w:i w:val="0"/>
      <w:sz w:val="24"/>
      <w:bdr w:val="single" w:sz="6" w:space="0" w:color="808080"/>
    </w:rPr>
  </w:style>
  <w:style w:type="character" w:customStyle="1" w:styleId="instruction-italic">
    <w:name w:val="instruction-italic"/>
    <w:basedOn w:val="DefaultParagraphFont"/>
    <w:uiPriority w:val="1"/>
    <w:qFormat/>
    <w:rsid w:val="00572595"/>
    <w:rPr>
      <w:i/>
    </w:rPr>
  </w:style>
  <w:style w:type="paragraph" w:styleId="NormalWeb">
    <w:name w:val="Normal (Web)"/>
    <w:basedOn w:val="Normal"/>
    <w:uiPriority w:val="99"/>
    <w:semiHidden/>
    <w:unhideWhenUsed/>
    <w:locked/>
    <w:rsid w:val="00572595"/>
    <w:pPr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character" w:styleId="PageNumber">
    <w:name w:val="page number"/>
    <w:uiPriority w:val="99"/>
    <w:unhideWhenUsed/>
    <w:locked/>
    <w:rsid w:val="00572595"/>
    <w:rPr>
      <w:rFonts w:ascii="Arial" w:hAnsi="Arial"/>
      <w:color w:val="808080"/>
      <w:sz w:val="22"/>
    </w:rPr>
  </w:style>
  <w:style w:type="paragraph" w:styleId="ListParagraph">
    <w:name w:val="List Paragraph"/>
    <w:basedOn w:val="Normal"/>
    <w:uiPriority w:val="34"/>
    <w:semiHidden/>
    <w:unhideWhenUsed/>
    <w:qFormat/>
    <w:locked/>
    <w:rsid w:val="00572595"/>
    <w:pPr>
      <w:ind w:left="720"/>
      <w:contextualSpacing/>
    </w:pPr>
  </w:style>
  <w:style w:type="paragraph" w:customStyle="1" w:styleId="reading-subhead">
    <w:name w:val="reading-subhead"/>
    <w:basedOn w:val="reading-text"/>
    <w:uiPriority w:val="10"/>
    <w:qFormat/>
    <w:rsid w:val="00572595"/>
    <w:pPr>
      <w:snapToGrid w:val="0"/>
      <w:spacing w:before="240" w:after="0"/>
    </w:pPr>
    <w:rPr>
      <w:rFonts w:asciiTheme="minorHAnsi" w:hAnsiTheme="minorHAnsi" w:cs="Times New Roman (Body CS)"/>
      <w:b/>
      <w:color w:val="808080" w:themeColor="background1" w:themeShade="80"/>
    </w:rPr>
  </w:style>
  <w:style w:type="paragraph" w:customStyle="1" w:styleId="activity-numbered--table--doubleDigits">
    <w:name w:val="activity-numbered--table--doubleDigits"/>
    <w:basedOn w:val="activity-numbered--table"/>
    <w:uiPriority w:val="2"/>
    <w:qFormat/>
    <w:rsid w:val="00572595"/>
    <w:pPr>
      <w:framePr w:hSpace="180" w:wrap="around" w:vAnchor="text" w:hAnchor="text" w:y="1"/>
      <w:ind w:left="397" w:hanging="397"/>
      <w:suppressOverlap/>
    </w:pPr>
  </w:style>
  <w:style w:type="paragraph" w:customStyle="1" w:styleId="marks">
    <w:name w:val="marks"/>
    <w:uiPriority w:val="6"/>
    <w:qFormat/>
    <w:rsid w:val="00572595"/>
    <w:pPr>
      <w:keepNext/>
      <w:keepLines/>
      <w:tabs>
        <w:tab w:val="right" w:pos="9639"/>
      </w:tabs>
      <w:spacing w:before="120"/>
      <w:ind w:left="284"/>
      <w:jc w:val="right"/>
    </w:pPr>
    <w:rPr>
      <w:rFonts w:eastAsia="Calibri" w:cs="Times New Roman"/>
      <w:b/>
      <w:bCs/>
      <w:color w:val="000000"/>
      <w:szCs w:val="20"/>
    </w:rPr>
  </w:style>
  <w:style w:type="paragraph" w:customStyle="1" w:styleId="article-generic--text">
    <w:name w:val="article-generic--text"/>
    <w:uiPriority w:val="4"/>
    <w:rsid w:val="00572595"/>
    <w:pPr>
      <w:keepNext/>
      <w:keepLines/>
      <w:suppressAutoHyphens/>
      <w:autoSpaceDE w:val="0"/>
      <w:autoSpaceDN w:val="0"/>
      <w:adjustRightInd w:val="0"/>
      <w:spacing w:before="60" w:after="60" w:line="280" w:lineRule="exact"/>
      <w:ind w:left="85" w:right="85"/>
      <w:textAlignment w:val="center"/>
    </w:pPr>
    <w:rPr>
      <w:rFonts w:ascii="Calibri Light" w:eastAsia="Calibri" w:hAnsi="Calibri Light" w:cs="Source Sans Pro"/>
      <w:color w:val="000000"/>
      <w:position w:val="6"/>
      <w:szCs w:val="20"/>
      <w:lang w:eastAsia="en-GB"/>
    </w:rPr>
  </w:style>
  <w:style w:type="paragraph" w:customStyle="1" w:styleId="article-generic--quote">
    <w:name w:val="article-generic--quote"/>
    <w:basedOn w:val="Normal"/>
    <w:uiPriority w:val="4"/>
    <w:rsid w:val="00572595"/>
    <w:pPr>
      <w:suppressAutoHyphens/>
      <w:autoSpaceDE w:val="0"/>
      <w:autoSpaceDN w:val="0"/>
      <w:adjustRightInd w:val="0"/>
      <w:spacing w:before="60" w:after="60"/>
      <w:ind w:left="85" w:right="85"/>
      <w:jc w:val="center"/>
      <w:textAlignment w:val="center"/>
    </w:pPr>
    <w:rPr>
      <w:rFonts w:ascii="Calibri Light" w:hAnsi="Calibri Light" w:cs="Source Sans Pro"/>
      <w:i/>
      <w:iCs/>
      <w:color w:val="000000"/>
      <w:lang w:eastAsia="en-GB"/>
    </w:rPr>
  </w:style>
  <w:style w:type="paragraph" w:customStyle="1" w:styleId="article-generic--panel">
    <w:name w:val="article-generic--panel"/>
    <w:uiPriority w:val="4"/>
    <w:rsid w:val="00572595"/>
    <w:pPr>
      <w:keepNext/>
      <w:keepLines/>
      <w:pBdr>
        <w:top w:val="single" w:sz="18" w:space="2" w:color="FFFFFF" w:themeColor="background1"/>
        <w:left w:val="single" w:sz="18" w:space="4" w:color="FFFFFF" w:themeColor="background1"/>
        <w:right w:val="single" w:sz="18" w:space="4" w:color="FFFFFF" w:themeColor="background1"/>
      </w:pBdr>
      <w:shd w:val="clear" w:color="auto" w:fill="D9D9D9" w:themeFill="background1" w:themeFillShade="D9"/>
      <w:spacing w:line="320" w:lineRule="exact"/>
      <w:ind w:left="85" w:right="85"/>
      <w:contextualSpacing/>
      <w:textboxTightWrap w:val="allLines"/>
      <w:outlineLvl w:val="0"/>
    </w:pPr>
    <w:rPr>
      <w:rFonts w:ascii="Calibri" w:eastAsia="Calibri" w:hAnsi="Calibri" w:cs="Source Sans Pro"/>
      <w:color w:val="000000" w:themeColor="text1"/>
      <w:szCs w:val="20"/>
      <w:lang w:eastAsia="en-GB"/>
    </w:rPr>
  </w:style>
  <w:style w:type="paragraph" w:customStyle="1" w:styleId="article-generic--head">
    <w:name w:val="article-generic--head"/>
    <w:uiPriority w:val="4"/>
    <w:qFormat/>
    <w:rsid w:val="00572595"/>
    <w:pPr>
      <w:keepNext/>
      <w:keepLines/>
      <w:spacing w:before="60"/>
      <w:ind w:left="85" w:right="85"/>
    </w:pPr>
    <w:rPr>
      <w:rFonts w:eastAsia="Calibri" w:cstheme="minorHAnsi"/>
      <w:b/>
      <w:bCs/>
      <w:color w:val="000000"/>
      <w:sz w:val="32"/>
      <w:szCs w:val="32"/>
      <w:lang w:eastAsia="en-GB"/>
    </w:rPr>
  </w:style>
  <w:style w:type="paragraph" w:customStyle="1" w:styleId="article-generic--byline">
    <w:name w:val="article-generic--byline"/>
    <w:uiPriority w:val="4"/>
    <w:qFormat/>
    <w:rsid w:val="00572595"/>
    <w:pPr>
      <w:keepNext/>
      <w:keepLines/>
      <w:spacing w:after="60" w:line="240" w:lineRule="exact"/>
      <w:ind w:left="85" w:right="85"/>
    </w:pPr>
    <w:rPr>
      <w:rFonts w:ascii="Calibri" w:eastAsia="Calibri" w:hAnsi="Calibri" w:cs="Calibri"/>
      <w:color w:val="000000"/>
      <w:sz w:val="18"/>
      <w:szCs w:val="18"/>
      <w:lang w:eastAsia="en-GB"/>
    </w:rPr>
  </w:style>
  <w:style w:type="paragraph" w:customStyle="1" w:styleId="article-generic--subhead">
    <w:name w:val="article-generic--subhead"/>
    <w:uiPriority w:val="4"/>
    <w:qFormat/>
    <w:rsid w:val="00572595"/>
    <w:pPr>
      <w:keepNext/>
      <w:keepLines/>
      <w:spacing w:before="200"/>
      <w:ind w:left="85" w:right="85"/>
    </w:pPr>
    <w:rPr>
      <w:rFonts w:eastAsia="Calibri" w:cstheme="minorHAnsi"/>
      <w:b/>
      <w:bCs/>
      <w:color w:val="000000"/>
      <w:lang w:eastAsia="en-GB"/>
    </w:rPr>
  </w:style>
  <w:style w:type="paragraph" w:customStyle="1" w:styleId="blog-digital--menu">
    <w:name w:val="blog-digital--menu"/>
    <w:uiPriority w:val="4"/>
    <w:qFormat/>
    <w:rsid w:val="00572595"/>
    <w:pPr>
      <w:keepNext/>
      <w:keepLines/>
      <w:shd w:val="clear" w:color="auto" w:fill="D9D9D9" w:themeFill="background1" w:themeFillShade="D9"/>
      <w:suppressAutoHyphens/>
      <w:spacing w:before="120" w:after="120" w:line="400" w:lineRule="exact"/>
      <w:ind w:left="85" w:right="85"/>
      <w:contextualSpacing/>
      <w:jc w:val="center"/>
    </w:pPr>
    <w:rPr>
      <w:rFonts w:ascii="Calibri Light" w:eastAsia="Calibri" w:hAnsi="Calibri Light" w:cs="Calibri Light"/>
      <w:color w:val="000000"/>
      <w:position w:val="4"/>
      <w:sz w:val="22"/>
      <w:szCs w:val="22"/>
      <w:lang w:eastAsia="en-GB"/>
    </w:rPr>
  </w:style>
  <w:style w:type="paragraph" w:customStyle="1" w:styleId="blog-digital--head">
    <w:name w:val="blog-digital--head"/>
    <w:uiPriority w:val="4"/>
    <w:qFormat/>
    <w:rsid w:val="00572595"/>
    <w:pPr>
      <w:keepNext/>
      <w:keepLines/>
      <w:spacing w:after="60"/>
      <w:ind w:left="85" w:right="85"/>
    </w:pPr>
    <w:rPr>
      <w:rFonts w:ascii="Calibri Light" w:eastAsia="Calibri" w:hAnsi="Calibri Light" w:cs="Calibri Light"/>
      <w:color w:val="000000"/>
      <w:sz w:val="36"/>
      <w:szCs w:val="36"/>
      <w:lang w:eastAsia="en-GB"/>
    </w:rPr>
  </w:style>
  <w:style w:type="paragraph" w:customStyle="1" w:styleId="blog-digital--byline">
    <w:name w:val="blog-digital--byline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113" w:line="200" w:lineRule="atLeast"/>
      <w:ind w:left="85"/>
      <w:textAlignment w:val="center"/>
    </w:pPr>
    <w:rPr>
      <w:rFonts w:ascii="Calibri Light" w:hAnsi="Calibri Light" w:cs="Calibri Light"/>
      <w:color w:val="000000"/>
      <w:sz w:val="18"/>
      <w:szCs w:val="18"/>
      <w:lang w:eastAsia="en-GB"/>
    </w:rPr>
  </w:style>
  <w:style w:type="paragraph" w:customStyle="1" w:styleId="blog-digital--subhead">
    <w:name w:val="blog-digital--sub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60" w:line="320" w:lineRule="atLeast"/>
      <w:ind w:left="85" w:right="85"/>
      <w:textAlignment w:val="center"/>
    </w:pPr>
    <w:rPr>
      <w:rFonts w:ascii="Calibri Light" w:hAnsi="Calibri Light" w:cs="Calibri Light"/>
      <w:color w:val="000000"/>
      <w:sz w:val="28"/>
      <w:lang w:eastAsia="en-GB"/>
    </w:rPr>
  </w:style>
  <w:style w:type="paragraph" w:customStyle="1" w:styleId="blog-digital--text">
    <w:name w:val="blog-digital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 Light" w:eastAsia="Calibri" w:hAnsi="Calibri Light" w:cs="Calibri Light"/>
      <w:color w:val="000000"/>
      <w:szCs w:val="20"/>
      <w:lang w:eastAsia="en-GB"/>
    </w:rPr>
  </w:style>
  <w:style w:type="paragraph" w:customStyle="1" w:styleId="email-digital--header">
    <w:name w:val="email-digital--header"/>
    <w:uiPriority w:val="4"/>
    <w:qFormat/>
    <w:rsid w:val="00572595"/>
    <w:pPr>
      <w:keepNext/>
      <w:keepLines/>
      <w:pBdr>
        <w:bottom w:val="single" w:sz="4" w:space="2" w:color="000000" w:themeColor="text1"/>
        <w:between w:val="single" w:sz="4" w:space="1" w:color="000000" w:themeColor="text1"/>
      </w:pBdr>
      <w:suppressAutoHyphens/>
      <w:spacing w:before="60" w:after="60" w:line="300" w:lineRule="exact"/>
      <w:ind w:left="85" w:right="85"/>
      <w:contextualSpacing/>
    </w:pPr>
    <w:rPr>
      <w:rFonts w:ascii="Calibri" w:eastAsia="Calibri" w:hAnsi="Calibri" w:cs="Calibri"/>
      <w:color w:val="000000"/>
      <w:position w:val="6"/>
      <w:szCs w:val="20"/>
      <w:lang w:eastAsia="en-GB"/>
    </w:rPr>
  </w:style>
  <w:style w:type="paragraph" w:customStyle="1" w:styleId="email-digital--text">
    <w:name w:val="email-digital--text"/>
    <w:uiPriority w:val="4"/>
    <w:qFormat/>
    <w:rsid w:val="00572595"/>
    <w:pPr>
      <w:keepNext/>
      <w:keepLines/>
      <w:suppressAutoHyphens/>
      <w:spacing w:before="120" w:after="120" w:line="280" w:lineRule="exact"/>
      <w:ind w:left="85" w:right="85"/>
      <w:contextualSpacing/>
    </w:pPr>
    <w:rPr>
      <w:rFonts w:ascii="Calibri" w:eastAsia="Calibri" w:hAnsi="Calibri" w:cstheme="minorHAnsi"/>
      <w:color w:val="000000"/>
      <w:szCs w:val="20"/>
      <w:lang w:eastAsia="en-GB"/>
    </w:rPr>
  </w:style>
  <w:style w:type="paragraph" w:customStyle="1" w:styleId="letter-generic--address">
    <w:name w:val="letter-generic--address"/>
    <w:uiPriority w:val="4"/>
    <w:qFormat/>
    <w:rsid w:val="00572595"/>
    <w:pPr>
      <w:keepNext/>
      <w:keepLines/>
      <w:tabs>
        <w:tab w:val="left" w:pos="5211"/>
      </w:tabs>
      <w:suppressAutoHyphens/>
      <w:spacing w:before="240" w:line="280" w:lineRule="exact"/>
      <w:ind w:right="567"/>
      <w:contextualSpacing/>
      <w:jc w:val="right"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letter-generic--text">
    <w:name w:val="letter-generic--text"/>
    <w:uiPriority w:val="4"/>
    <w:qFormat/>
    <w:rsid w:val="00572595"/>
    <w:pPr>
      <w:keepNext/>
      <w:keepLines/>
      <w:suppressAutoHyphens/>
      <w:spacing w:before="120" w:after="120" w:line="280" w:lineRule="exact"/>
      <w:ind w:left="567" w:right="170"/>
      <w:contextualSpacing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note-generic--text">
    <w:name w:val="note-generic--text"/>
    <w:basedOn w:val="BalloonText"/>
    <w:uiPriority w:val="4"/>
    <w:qFormat/>
    <w:rsid w:val="00572595"/>
    <w:pPr>
      <w:spacing w:before="120" w:after="120" w:line="280" w:lineRule="exact"/>
      <w:ind w:left="142" w:right="142"/>
      <w:contextualSpacing/>
    </w:pPr>
    <w:rPr>
      <w:rFonts w:ascii="Bradley Hand ITC" w:hAnsi="Bradley Hand ITC" w:cs="Calibri"/>
      <w:sz w:val="24"/>
      <w:szCs w:val="22"/>
    </w:rPr>
  </w:style>
  <w:style w:type="paragraph" w:customStyle="1" w:styleId="notice-generic--head">
    <w:name w:val="notice-generic--head"/>
    <w:uiPriority w:val="4"/>
    <w:qFormat/>
    <w:rsid w:val="00572595"/>
    <w:pPr>
      <w:keepNext/>
      <w:keepLines/>
      <w:pBdr>
        <w:bottom w:val="single" w:sz="4" w:space="1" w:color="auto"/>
      </w:pBdr>
      <w:suppressAutoHyphens/>
      <w:adjustRightInd w:val="0"/>
      <w:snapToGrid w:val="0"/>
      <w:spacing w:before="120" w:line="360" w:lineRule="atLeast"/>
      <w:ind w:left="85" w:right="85"/>
      <w:jc w:val="center"/>
    </w:pPr>
    <w:rPr>
      <w:rFonts w:ascii="Calibri" w:eastAsia="Calibri" w:hAnsi="Calibri" w:cs="Calibri"/>
      <w:b/>
      <w:bCs/>
      <w:color w:val="000000"/>
      <w:sz w:val="28"/>
      <w:szCs w:val="28"/>
      <w:lang w:eastAsia="en-GB"/>
    </w:rPr>
  </w:style>
  <w:style w:type="paragraph" w:customStyle="1" w:styleId="notice-generic--subhead">
    <w:name w:val="notice-generic--subhead"/>
    <w:uiPriority w:val="4"/>
    <w:qFormat/>
    <w:rsid w:val="00572595"/>
    <w:pPr>
      <w:keepNext/>
      <w:keepLines/>
      <w:suppressAutoHyphens/>
      <w:spacing w:before="60" w:after="60"/>
      <w:ind w:left="85" w:right="85"/>
      <w:contextualSpacing/>
    </w:pPr>
    <w:rPr>
      <w:rFonts w:ascii="Calibri" w:eastAsia="Calibri" w:hAnsi="Calibri" w:cs="Calibri"/>
      <w:b/>
      <w:bCs/>
      <w:color w:val="000000"/>
      <w:sz w:val="22"/>
      <w:szCs w:val="22"/>
      <w:lang w:eastAsia="en-GB"/>
    </w:rPr>
  </w:style>
  <w:style w:type="paragraph" w:customStyle="1" w:styleId="notice-generic--text">
    <w:name w:val="notice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" w:eastAsia="Calibri" w:hAnsi="Calibri" w:cs="Calibri"/>
      <w:color w:val="000000"/>
      <w:szCs w:val="20"/>
      <w:lang w:eastAsia="en-GB"/>
    </w:rPr>
  </w:style>
  <w:style w:type="paragraph" w:customStyle="1" w:styleId="review-generic--head">
    <w:name w:val="review-generic--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before="60" w:after="113" w:line="400" w:lineRule="atLeast"/>
      <w:ind w:left="85" w:right="85"/>
      <w:contextualSpacing/>
      <w:textAlignment w:val="center"/>
    </w:pPr>
    <w:rPr>
      <w:rFonts w:ascii="Abadi" w:hAnsi="Abadi" w:cs="Calibri"/>
      <w:color w:val="000000"/>
      <w:sz w:val="32"/>
      <w:szCs w:val="36"/>
      <w:lang w:eastAsia="en-GB"/>
    </w:rPr>
  </w:style>
  <w:style w:type="paragraph" w:customStyle="1" w:styleId="review-generic--intro">
    <w:name w:val="review-generic--intro"/>
    <w:uiPriority w:val="4"/>
    <w:qFormat/>
    <w:rsid w:val="00572595"/>
    <w:pPr>
      <w:keepNext/>
      <w:keepLines/>
      <w:suppressAutoHyphens/>
      <w:spacing w:line="280" w:lineRule="exact"/>
      <w:ind w:left="85" w:right="85"/>
    </w:pPr>
    <w:rPr>
      <w:rFonts w:ascii="Abadi" w:eastAsia="Calibri" w:hAnsi="Abadi" w:cs="Calibri"/>
      <w:color w:val="000000"/>
      <w:szCs w:val="22"/>
      <w:lang w:eastAsia="en-GB"/>
    </w:rPr>
  </w:style>
  <w:style w:type="paragraph" w:customStyle="1" w:styleId="review-generic--subhead">
    <w:name w:val="review-generic--subhead"/>
    <w:uiPriority w:val="4"/>
    <w:qFormat/>
    <w:rsid w:val="00572595"/>
    <w:pPr>
      <w:keepNext/>
      <w:keepLines/>
      <w:suppressAutoHyphens/>
      <w:spacing w:before="60" w:line="320" w:lineRule="exact"/>
      <w:ind w:left="85" w:right="85"/>
    </w:pPr>
    <w:rPr>
      <w:rFonts w:ascii="Abadi" w:eastAsia="Calibri" w:hAnsi="Abadi" w:cs="Calibri"/>
      <w:color w:val="000000"/>
      <w:sz w:val="28"/>
      <w:lang w:eastAsia="en-GB"/>
    </w:rPr>
  </w:style>
  <w:style w:type="paragraph" w:customStyle="1" w:styleId="review-generic--text">
    <w:name w:val="review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Abadi Extra Light" w:eastAsia="Calibri" w:hAnsi="Abadi Extra Light" w:cs="Calibri Light"/>
      <w:color w:val="000000"/>
      <w:szCs w:val="20"/>
      <w:lang w:eastAsia="en-GB"/>
    </w:rPr>
  </w:style>
  <w:style w:type="table" w:customStyle="1" w:styleId="instant-message--container">
    <w:name w:val="instan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top w:w="142" w:type="dxa"/>
        <w:left w:w="142" w:type="dxa"/>
        <w:bottom w:w="142" w:type="dxa"/>
        <w:right w:w="142" w:type="dxa"/>
      </w:tblCellMar>
    </w:tblPr>
  </w:style>
  <w:style w:type="paragraph" w:customStyle="1" w:styleId="article-generic--intro">
    <w:name w:val="article-generic--intro"/>
    <w:uiPriority w:val="4"/>
    <w:qFormat/>
    <w:rsid w:val="00572595"/>
    <w:pPr>
      <w:keepNext/>
      <w:keepLines/>
      <w:spacing w:before="60" w:after="60" w:line="280" w:lineRule="exact"/>
      <w:ind w:left="85" w:right="85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activity-unumbered--before-rdg-text">
    <w:name w:val="activity-unumbered--before-rdg-text"/>
    <w:basedOn w:val="activity-unnumbered"/>
    <w:uiPriority w:val="2"/>
    <w:qFormat/>
    <w:rsid w:val="00572595"/>
    <w:pPr>
      <w:spacing w:before="120" w:after="60" w:line="300" w:lineRule="exact"/>
    </w:pPr>
    <w:rPr>
      <w:rFonts w:ascii="Calibri" w:hAnsi="Calibri"/>
    </w:rPr>
  </w:style>
  <w:style w:type="paragraph" w:customStyle="1" w:styleId="activity-numbered--mpc4">
    <w:name w:val="activity-numbered--mpc4"/>
    <w:basedOn w:val="activity-numbered--mpc"/>
    <w:uiPriority w:val="10"/>
    <w:qFormat/>
    <w:rsid w:val="00572595"/>
    <w:pPr>
      <w:tabs>
        <w:tab w:val="clear" w:pos="3686"/>
        <w:tab w:val="clear" w:pos="3969"/>
        <w:tab w:val="clear" w:pos="6804"/>
        <w:tab w:val="clear" w:pos="7088"/>
        <w:tab w:val="left" w:pos="567"/>
        <w:tab w:val="left" w:pos="1276"/>
        <w:tab w:val="left" w:pos="2552"/>
        <w:tab w:val="left" w:pos="2835"/>
        <w:tab w:val="left" w:pos="4253"/>
        <w:tab w:val="left" w:pos="4536"/>
        <w:tab w:val="left" w:pos="5954"/>
        <w:tab w:val="left" w:pos="6237"/>
      </w:tabs>
      <w:snapToGrid w:val="0"/>
      <w:ind w:left="0" w:firstLine="284"/>
      <w:contextualSpacing/>
    </w:pPr>
    <w:rPr>
      <w:rFonts w:ascii="Calibri" w:hAnsi="Calibri"/>
    </w:rPr>
  </w:style>
  <w:style w:type="table" w:customStyle="1" w:styleId="article-generic--container">
    <w:name w:val="articl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blog-digital--container">
    <w:name w:val="blog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left w:w="0" w:type="dxa"/>
        <w:right w:w="0" w:type="dxa"/>
      </w:tblCellMar>
    </w:tblPr>
    <w:tcPr>
      <w:shd w:val="clear" w:color="auto" w:fill="auto"/>
    </w:tcPr>
  </w:style>
  <w:style w:type="table" w:customStyle="1" w:styleId="email-digital--container">
    <w:name w:val="email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letter-generic--container">
    <w:name w:val="letter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13" w:type="dxa"/>
        <w:right w:w="0" w:type="dxa"/>
      </w:tblCellMar>
    </w:tblPr>
  </w:style>
  <w:style w:type="table" w:customStyle="1" w:styleId="note-generic--container">
    <w:name w:val="note-generic--container"/>
    <w:basedOn w:val="TableNormal"/>
    <w:uiPriority w:val="99"/>
    <w:rsid w:val="006A5AF6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notice-generic--container">
    <w:name w:val="notic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review-generic--container">
    <w:name w:val="review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ext-message--container">
    <w:name w:val="tex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42" w:type="dxa"/>
        <w:right w:w="0" w:type="dxa"/>
      </w:tblCellMar>
    </w:tblPr>
  </w:style>
  <w:style w:type="character" w:customStyle="1" w:styleId="Caption1">
    <w:name w:val="Caption1"/>
    <w:basedOn w:val="DefaultParagraphFont"/>
    <w:uiPriority w:val="1"/>
    <w:qFormat/>
    <w:rsid w:val="00572595"/>
    <w:rPr>
      <w:rFonts w:asciiTheme="minorHAnsi" w:hAnsiTheme="minorHAnsi"/>
      <w:sz w:val="24"/>
    </w:rPr>
  </w:style>
  <w:style w:type="paragraph" w:customStyle="1" w:styleId="activity-oneline--mpc">
    <w:name w:val="activity-oneline--mpc"/>
    <w:basedOn w:val="Normal"/>
    <w:uiPriority w:val="1"/>
    <w:rsid w:val="00E12FC6"/>
    <w:pPr>
      <w:tabs>
        <w:tab w:val="left" w:pos="851"/>
        <w:tab w:val="left" w:pos="3686"/>
        <w:tab w:val="left" w:pos="3969"/>
        <w:tab w:val="left" w:pos="6804"/>
        <w:tab w:val="left" w:pos="7088"/>
      </w:tabs>
      <w:spacing w:line="340" w:lineRule="exact"/>
      <w:ind w:left="568" w:hanging="284"/>
    </w:pPr>
    <w:rPr>
      <w:rFonts w:eastAsiaTheme="minorEastAsia"/>
      <w:lang w:eastAsia="en-GB"/>
    </w:rPr>
  </w:style>
  <w:style w:type="paragraph" w:customStyle="1" w:styleId="advert-generic--bullet">
    <w:name w:val="advert-generic--bullet"/>
    <w:uiPriority w:val="10"/>
    <w:qFormat/>
    <w:rsid w:val="00572595"/>
    <w:pPr>
      <w:keepNext/>
      <w:keepLines/>
      <w:numPr>
        <w:numId w:val="2"/>
      </w:numPr>
      <w:spacing w:before="120" w:after="120" w:line="320" w:lineRule="exact"/>
      <w:contextualSpacing/>
    </w:pPr>
    <w:rPr>
      <w:rFonts w:ascii="Calibri" w:eastAsia="Calibri" w:hAnsi="Calibri" w:cs="Times New Roman"/>
      <w:bCs/>
      <w:sz w:val="22"/>
      <w:szCs w:val="22"/>
      <w:lang w:eastAsia="en-GB"/>
    </w:rPr>
  </w:style>
  <w:style w:type="table" w:customStyle="1" w:styleId="advert-generic--container">
    <w:name w:val="advert-generic--container"/>
    <w:basedOn w:val="TableNormal"/>
    <w:uiPriority w:val="99"/>
    <w:rsid w:val="00572595"/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113" w:type="dxa"/>
        <w:bottom w:w="113" w:type="dxa"/>
        <w:right w:w="113" w:type="dxa"/>
      </w:tblCellMar>
    </w:tblPr>
  </w:style>
  <w:style w:type="paragraph" w:customStyle="1" w:styleId="advert-generic--head">
    <w:name w:val="advert-generic--head"/>
    <w:uiPriority w:val="10"/>
    <w:qFormat/>
    <w:rsid w:val="00572595"/>
    <w:pPr>
      <w:keepNext/>
      <w:keepLines/>
      <w:spacing w:before="120"/>
      <w:jc w:val="center"/>
    </w:pPr>
    <w:rPr>
      <w:rFonts w:asciiTheme="majorHAnsi" w:eastAsia="Calibri" w:hAnsiTheme="majorHAnsi" w:cs="Times New Roman"/>
      <w:sz w:val="32"/>
      <w:szCs w:val="28"/>
      <w:lang w:eastAsia="en-GB"/>
    </w:rPr>
  </w:style>
  <w:style w:type="paragraph" w:customStyle="1" w:styleId="advert-generic--introPara">
    <w:name w:val="advert-generic--introPara"/>
    <w:uiPriority w:val="10"/>
    <w:qFormat/>
    <w:rsid w:val="00572595"/>
    <w:pPr>
      <w:keepNext/>
      <w:keepLines/>
      <w:pBdr>
        <w:top w:val="single" w:sz="4" w:space="1" w:color="auto"/>
        <w:bottom w:val="single" w:sz="4" w:space="1" w:color="auto"/>
      </w:pBdr>
      <w:spacing w:before="120" w:line="320" w:lineRule="exact"/>
    </w:pPr>
    <w:rPr>
      <w:rFonts w:ascii="Calibri" w:eastAsia="Calibri" w:hAnsi="Calibri" w:cs="Times New Roman"/>
      <w:bCs/>
      <w:sz w:val="22"/>
      <w:szCs w:val="22"/>
      <w:lang w:eastAsia="en-GB"/>
    </w:rPr>
  </w:style>
  <w:style w:type="paragraph" w:customStyle="1" w:styleId="advert-generic--subhead">
    <w:name w:val="advert-generic--subhead"/>
    <w:uiPriority w:val="10"/>
    <w:qFormat/>
    <w:rsid w:val="00572595"/>
    <w:pPr>
      <w:keepNext/>
      <w:keepLines/>
      <w:spacing w:before="120" w:line="320" w:lineRule="exact"/>
    </w:pPr>
    <w:rPr>
      <w:rFonts w:ascii="Calibri" w:eastAsia="Calibri" w:hAnsi="Calibri" w:cs="Times New Roman"/>
      <w:b/>
      <w:color w:val="808080" w:themeColor="background1" w:themeShade="80"/>
      <w:sz w:val="22"/>
      <w:szCs w:val="22"/>
      <w:lang w:eastAsia="en-GB"/>
    </w:rPr>
  </w:style>
  <w:style w:type="paragraph" w:customStyle="1" w:styleId="advert-generic--text">
    <w:name w:val="advert-generic--text"/>
    <w:uiPriority w:val="10"/>
    <w:qFormat/>
    <w:rsid w:val="00572595"/>
    <w:pPr>
      <w:keepNext/>
      <w:keepLines/>
      <w:spacing w:before="60" w:line="320" w:lineRule="exact"/>
    </w:pPr>
    <w:rPr>
      <w:rFonts w:ascii="Calibri" w:eastAsia="Calibri" w:hAnsi="Calibri" w:cs="Calibri"/>
      <w:sz w:val="22"/>
      <w:szCs w:val="22"/>
      <w:lang w:eastAsia="en-GB"/>
    </w:rPr>
  </w:style>
  <w:style w:type="paragraph" w:customStyle="1" w:styleId="instant-message--head">
    <w:name w:val="instan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instant-message--left">
    <w:name w:val="instan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instant-message--right">
    <w:name w:val="instan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character" w:customStyle="1" w:styleId="normaltextrun">
    <w:name w:val="normaltextrun"/>
    <w:basedOn w:val="DefaultParagraphFont"/>
    <w:uiPriority w:val="7"/>
    <w:locked/>
    <w:rsid w:val="00572595"/>
  </w:style>
  <w:style w:type="character" w:customStyle="1" w:styleId="eop">
    <w:name w:val="eop"/>
    <w:basedOn w:val="DefaultParagraphFont"/>
    <w:uiPriority w:val="7"/>
    <w:locked/>
    <w:rsid w:val="00572595"/>
  </w:style>
  <w:style w:type="paragraph" w:customStyle="1" w:styleId="activity-numbered--after-rdg-text">
    <w:name w:val="activity-numbered--after-rdg-text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numbered--mpc--first-and-last">
    <w:name w:val="activity-numbered--mpc--first-and-last"/>
    <w:basedOn w:val="activity-numbered--mpc"/>
    <w:uiPriority w:val="2"/>
    <w:qFormat/>
    <w:rsid w:val="00572595"/>
    <w:pPr>
      <w:keepNext w:val="0"/>
      <w:widowControl w:val="0"/>
      <w:spacing w:after="200"/>
    </w:pPr>
    <w:rPr>
      <w:rFonts w:ascii="Calibri" w:hAnsi="Calibri"/>
    </w:rPr>
  </w:style>
  <w:style w:type="paragraph" w:customStyle="1" w:styleId="activity-numbered--mpc-space-after">
    <w:name w:val="activity-numbered--mpc-space-after"/>
    <w:basedOn w:val="activity-numbered--mpc--first-and-last"/>
    <w:uiPriority w:val="2"/>
    <w:qFormat/>
    <w:rsid w:val="00572595"/>
  </w:style>
  <w:style w:type="table" w:customStyle="1" w:styleId="form-generic--container">
    <w:name w:val="form-generic--container"/>
    <w:basedOn w:val="TableNormal"/>
    <w:uiPriority w:val="99"/>
    <w:rsid w:val="0057259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blStylePr w:type="firstRow">
      <w:tblPr/>
      <w:tcPr>
        <w:tcBorders>
          <w:insideH w:val="nil"/>
          <w:insideV w:val="nil"/>
        </w:tcBorders>
      </w:tcPr>
    </w:tblStylePr>
  </w:style>
  <w:style w:type="paragraph" w:customStyle="1" w:styleId="form-generic--field">
    <w:name w:val="form-generic--field"/>
    <w:uiPriority w:val="4"/>
    <w:qFormat/>
    <w:rsid w:val="00572595"/>
    <w:pPr>
      <w:spacing w:before="120" w:after="120" w:line="280" w:lineRule="exact"/>
      <w:ind w:left="113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form-generic--head">
    <w:name w:val="form-generic--head"/>
    <w:uiPriority w:val="4"/>
    <w:qFormat/>
    <w:rsid w:val="00572595"/>
    <w:pPr>
      <w:spacing w:before="120" w:after="120"/>
      <w:ind w:left="113"/>
    </w:pPr>
    <w:rPr>
      <w:rFonts w:ascii="Calibri" w:eastAsia="Calibri" w:hAnsi="Calibri" w:cstheme="minorHAnsi"/>
      <w:b/>
      <w:bCs/>
      <w:color w:val="000000"/>
      <w:sz w:val="32"/>
      <w:szCs w:val="32"/>
      <w:lang w:eastAsia="en-GB"/>
    </w:rPr>
  </w:style>
  <w:style w:type="paragraph" w:customStyle="1" w:styleId="paragraph-context">
    <w:name w:val="paragraph-context"/>
    <w:basedOn w:val="reading-text"/>
    <w:uiPriority w:val="4"/>
    <w:qFormat/>
    <w:rsid w:val="00572595"/>
    <w:pPr>
      <w:spacing w:after="120"/>
      <w:ind w:right="1134"/>
    </w:pPr>
  </w:style>
  <w:style w:type="paragraph" w:customStyle="1" w:styleId="activity-dialogue--table">
    <w:name w:val="activity-dialogue--table"/>
    <w:basedOn w:val="Normal"/>
    <w:uiPriority w:val="2"/>
    <w:rsid w:val="00572595"/>
    <w:pPr>
      <w:keepNext w:val="0"/>
      <w:keepLines w:val="0"/>
      <w:spacing w:line="320" w:lineRule="exact"/>
      <w:ind w:left="284" w:hanging="284"/>
    </w:pPr>
    <w:rPr>
      <w:rFonts w:asciiTheme="minorHAnsi" w:eastAsiaTheme="minorEastAsia" w:hAnsiTheme="minorHAnsi"/>
      <w:lang w:eastAsia="en-GB"/>
    </w:rPr>
  </w:style>
  <w:style w:type="paragraph" w:customStyle="1" w:styleId="activity-numbered--common">
    <w:name w:val="activity-numbered--common"/>
    <w:uiPriority w:val="2"/>
    <w:qFormat/>
    <w:rsid w:val="00572595"/>
    <w:pPr>
      <w:keepNext/>
      <w:keepLines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line="320" w:lineRule="exact"/>
      <w:ind w:left="568" w:hanging="284"/>
    </w:pPr>
    <w:rPr>
      <w:rFonts w:ascii="Calibri" w:eastAsia="Calibri" w:hAnsi="Calibri" w:cs="Times New Roman"/>
      <w:bCs/>
      <w:color w:val="000000"/>
    </w:rPr>
  </w:style>
  <w:style w:type="paragraph" w:customStyle="1" w:styleId="activity-numbered--common--oneline-after-rdg-text">
    <w:name w:val="activity-numbered--common--oneline-after-rdg-text"/>
    <w:basedOn w:val="Normal"/>
    <w:uiPriority w:val="2"/>
    <w:qFormat/>
    <w:rsid w:val="00572595"/>
    <w:pPr>
      <w:keepNext w:val="0"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60" w:after="200" w:line="320" w:lineRule="exact"/>
      <w:ind w:left="568" w:hanging="284"/>
    </w:pPr>
    <w:rPr>
      <w:bCs/>
      <w:color w:val="000000"/>
    </w:rPr>
  </w:style>
  <w:style w:type="paragraph" w:customStyle="1" w:styleId="activity-numbered--common-after-rdg-text">
    <w:name w:val="activity-numbered--common-after-rdg-text"/>
    <w:basedOn w:val="Normal"/>
    <w:uiPriority w:val="2"/>
    <w:qFormat/>
    <w:rsid w:val="00572595"/>
    <w:pPr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120" w:line="320" w:lineRule="exact"/>
      <w:ind w:left="568" w:hanging="284"/>
    </w:pPr>
    <w:rPr>
      <w:bCs/>
      <w:color w:val="000000"/>
    </w:rPr>
  </w:style>
  <w:style w:type="paragraph" w:customStyle="1" w:styleId="activity-numbered--space-before">
    <w:name w:val="activity-numbered--space-before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oneline--mpc4">
    <w:name w:val="activity-oneline--mpc4"/>
    <w:basedOn w:val="Normal"/>
    <w:uiPriority w:val="1"/>
    <w:rsid w:val="00E12FC6"/>
    <w:pPr>
      <w:keepNext w:val="0"/>
      <w:keepLines w:val="0"/>
      <w:tabs>
        <w:tab w:val="left" w:pos="851"/>
        <w:tab w:val="left" w:pos="2835"/>
        <w:tab w:val="left" w:pos="3119"/>
        <w:tab w:val="left" w:pos="5103"/>
        <w:tab w:val="left" w:pos="5387"/>
        <w:tab w:val="left" w:pos="7371"/>
        <w:tab w:val="left" w:pos="7655"/>
      </w:tabs>
      <w:adjustRightInd w:val="0"/>
      <w:snapToGrid w:val="0"/>
      <w:spacing w:line="340" w:lineRule="exact"/>
      <w:ind w:left="568" w:hanging="284"/>
    </w:pPr>
    <w:rPr>
      <w:rFonts w:asciiTheme="minorHAnsi" w:eastAsiaTheme="minorEastAsia" w:hAnsiTheme="minorHAnsi"/>
      <w:lang w:eastAsia="en-GB"/>
    </w:rPr>
  </w:style>
  <w:style w:type="paragraph" w:styleId="Caption">
    <w:name w:val="caption"/>
    <w:aliases w:val="caption"/>
    <w:basedOn w:val="Normal"/>
    <w:next w:val="Normal"/>
    <w:uiPriority w:val="35"/>
    <w:semiHidden/>
    <w:unhideWhenUsed/>
    <w:qFormat/>
    <w:rsid w:val="00572595"/>
    <w:pPr>
      <w:spacing w:after="200" w:line="320" w:lineRule="exact"/>
    </w:pPr>
    <w:rPr>
      <w:iCs/>
      <w:szCs w:val="18"/>
    </w:rPr>
  </w:style>
  <w:style w:type="paragraph" w:customStyle="1" w:styleId="cba-footer">
    <w:name w:val="cba-footer"/>
    <w:basedOn w:val="Normal"/>
    <w:uiPriority w:val="5"/>
    <w:rsid w:val="00572595"/>
    <w:pPr>
      <w:keepNext w:val="0"/>
      <w:keepLines w:val="0"/>
      <w:tabs>
        <w:tab w:val="right" w:pos="9072"/>
      </w:tabs>
      <w:spacing w:before="100" w:beforeAutospacing="1" w:after="100" w:afterAutospacing="1" w:line="340" w:lineRule="exact"/>
    </w:pPr>
    <w:rPr>
      <w:rFonts w:eastAsiaTheme="minorEastAsia"/>
      <w:sz w:val="22"/>
      <w:lang w:eastAsia="en-GB"/>
    </w:rPr>
  </w:style>
  <w:style w:type="character" w:customStyle="1" w:styleId="head-a--italic">
    <w:name w:val="head-a--italic"/>
    <w:basedOn w:val="italic"/>
    <w:qFormat/>
    <w:rsid w:val="00572595"/>
    <w:rPr>
      <w:i/>
      <w:color w:val="auto"/>
    </w:rPr>
  </w:style>
  <w:style w:type="character" w:customStyle="1" w:styleId="head-b--italic">
    <w:name w:val="head-b--italic"/>
    <w:basedOn w:val="DefaultParagraphFont"/>
    <w:qFormat/>
    <w:rsid w:val="00572595"/>
    <w:rPr>
      <w:i/>
      <w:color w:val="808080" w:themeColor="background1" w:themeShade="80"/>
    </w:rPr>
  </w:style>
  <w:style w:type="character" w:customStyle="1" w:styleId="head-c--italic">
    <w:name w:val="head-c--italic"/>
    <w:basedOn w:val="DefaultParagraphFont"/>
    <w:qFormat/>
    <w:rsid w:val="00572595"/>
    <w:rPr>
      <w:i/>
    </w:rPr>
  </w:style>
  <w:style w:type="character" w:customStyle="1" w:styleId="head-d--italic">
    <w:name w:val="head-d--italic"/>
    <w:basedOn w:val="italic"/>
    <w:qFormat/>
    <w:rsid w:val="00572595"/>
    <w:rPr>
      <w:i/>
      <w:color w:val="808080" w:themeColor="background1" w:themeShade="80"/>
    </w:rPr>
  </w:style>
  <w:style w:type="paragraph" w:customStyle="1" w:styleId="paragraph-context--table">
    <w:name w:val="paragraph-context--table"/>
    <w:basedOn w:val="paragraph-context"/>
    <w:uiPriority w:val="4"/>
    <w:qFormat/>
    <w:rsid w:val="00572595"/>
    <w:pPr>
      <w:ind w:left="113" w:right="113"/>
    </w:pPr>
  </w:style>
  <w:style w:type="paragraph" w:customStyle="1" w:styleId="wordpool-text--right">
    <w:name w:val="wordpool-text--right"/>
    <w:basedOn w:val="wordpool-text"/>
    <w:uiPriority w:val="1"/>
    <w:qFormat/>
    <w:rsid w:val="00572595"/>
    <w:pPr>
      <w:spacing w:before="0" w:after="0" w:line="340" w:lineRule="exact"/>
      <w:ind w:left="284" w:right="113"/>
    </w:pPr>
    <w:rPr>
      <w:rFonts w:ascii="Calibri" w:hAnsi="Calibri"/>
    </w:rPr>
  </w:style>
  <w:style w:type="paragraph" w:customStyle="1" w:styleId="activity-dialogue">
    <w:name w:val="activity-dialogue"/>
    <w:uiPriority w:val="2"/>
    <w:qFormat/>
    <w:rsid w:val="00572595"/>
    <w:pPr>
      <w:keepNext/>
      <w:keepLines/>
      <w:tabs>
        <w:tab w:val="left" w:pos="1418"/>
      </w:tabs>
      <w:spacing w:line="34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activity-noContent">
    <w:name w:val="activity-noContent"/>
    <w:basedOn w:val="activity-numbered"/>
    <w:uiPriority w:val="10"/>
    <w:qFormat/>
    <w:rsid w:val="00572595"/>
    <w:pPr>
      <w:spacing w:line="100" w:lineRule="exact"/>
    </w:pPr>
    <w:rPr>
      <w:sz w:val="16"/>
      <w:szCs w:val="20"/>
    </w:rPr>
  </w:style>
  <w:style w:type="paragraph" w:customStyle="1" w:styleId="activity-numbered--right">
    <w:name w:val="activity-numbered--right"/>
    <w:basedOn w:val="activity-numbered"/>
    <w:uiPriority w:val="2"/>
    <w:qFormat/>
    <w:rsid w:val="00572595"/>
    <w:pPr>
      <w:jc w:val="right"/>
    </w:pPr>
  </w:style>
  <w:style w:type="paragraph" w:customStyle="1" w:styleId="activity-unnumbered--table">
    <w:name w:val="activity-unnumbered--table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</w:pPr>
    <w:rPr>
      <w:rFonts w:ascii="Calibri" w:eastAsia="Calibri" w:hAnsi="Calibri" w:cs="Times New Roman"/>
      <w:bCs/>
      <w:color w:val="000000"/>
    </w:rPr>
  </w:style>
  <w:style w:type="character" w:customStyle="1" w:styleId="assess-image">
    <w:name w:val="assess-image"/>
    <w:uiPriority w:val="7"/>
    <w:rsid w:val="00A832D9"/>
    <w:rPr>
      <w:caps w:val="0"/>
      <w:smallCaps w:val="0"/>
      <w:strike w:val="0"/>
      <w:dstrike w:val="0"/>
      <w:vanish w:val="0"/>
      <w:color w:val="FF0000"/>
      <w:w w:val="100"/>
      <w:kern w:val="0"/>
      <w:position w:val="-6"/>
      <w:vertAlign w:val="baseline"/>
    </w:rPr>
  </w:style>
  <w:style w:type="paragraph" w:customStyle="1" w:styleId="Name">
    <w:name w:val="Name"/>
    <w:basedOn w:val="Normal"/>
    <w:uiPriority w:val="7"/>
    <w:qFormat/>
    <w:rsid w:val="00572595"/>
    <w:pPr>
      <w:spacing w:before="120" w:line="300" w:lineRule="exact"/>
    </w:pPr>
    <w:rPr>
      <w:rFonts w:ascii="Arial" w:hAnsi="Arial"/>
      <w:color w:val="000000"/>
      <w:sz w:val="21"/>
    </w:rPr>
  </w:style>
  <w:style w:type="paragraph" w:customStyle="1" w:styleId="paragraph">
    <w:name w:val="paragraph"/>
    <w:basedOn w:val="Normal"/>
    <w:rsid w:val="00572595"/>
    <w:pPr>
      <w:keepNext w:val="0"/>
      <w:keepLines w:val="0"/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paragraph" w:customStyle="1" w:styleId="text-message--head">
    <w:name w:val="tex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text-message--left">
    <w:name w:val="tex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text-message--right">
    <w:name w:val="tex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table" w:customStyle="1" w:styleId="wordpool-tableimages">
    <w:name w:val="wordpool-table.images"/>
    <w:basedOn w:val="TableNormal"/>
    <w:uiPriority w:val="99"/>
    <w:rsid w:val="00572595"/>
    <w:pPr>
      <w:spacing w:after="120" w:line="340" w:lineRule="exact"/>
      <w:jc w:val="center"/>
    </w:pPr>
    <w:rPr>
      <w:rFonts w:ascii="Arial" w:eastAsia="Calibri" w:hAnsi="Arial" w:cs="Times New Roman"/>
      <w:color w:val="000000"/>
      <w:sz w:val="22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</w:tblPr>
    <w:tcPr>
      <w:vAlign w:val="center"/>
    </w:tcPr>
  </w:style>
  <w:style w:type="paragraph" w:customStyle="1" w:styleId="activity-oneline--mpc--first-and-last">
    <w:name w:val="activity-oneline--mpc--first-and-last"/>
    <w:basedOn w:val="activity-oneline--mpc"/>
    <w:uiPriority w:val="1"/>
    <w:qFormat/>
    <w:rsid w:val="00E12FC6"/>
    <w:pPr>
      <w:keepLines w:val="0"/>
      <w:widowControl w:val="0"/>
    </w:pPr>
  </w:style>
  <w:style w:type="paragraph" w:customStyle="1" w:styleId="activity-numbered--true-false">
    <w:name w:val="activity-numbered--true-false"/>
    <w:uiPriority w:val="1"/>
    <w:qFormat/>
    <w:rsid w:val="000F6548"/>
    <w:pPr>
      <w:keepNext/>
      <w:keepLines/>
      <w:tabs>
        <w:tab w:val="right" w:pos="5670"/>
        <w:tab w:val="right" w:pos="9072"/>
      </w:tabs>
      <w:snapToGrid w:val="0"/>
      <w:spacing w:line="320" w:lineRule="exact"/>
      <w:ind w:left="568" w:hanging="284"/>
    </w:pPr>
    <w:rPr>
      <w:rFonts w:eastAsia="Calibri" w:cs="Times New Roman"/>
      <w:bCs/>
      <w:color w:val="000000"/>
    </w:rPr>
  </w:style>
  <w:style w:type="paragraph" w:customStyle="1" w:styleId="activity-numbered--match-images">
    <w:name w:val="activity-numbered--match-images"/>
    <w:basedOn w:val="activity-numbered"/>
    <w:uiPriority w:val="1"/>
    <w:qFormat/>
    <w:rsid w:val="00D7336E"/>
    <w:pPr>
      <w:tabs>
        <w:tab w:val="clear" w:pos="851"/>
        <w:tab w:val="clear" w:pos="992"/>
        <w:tab w:val="clear" w:pos="1276"/>
        <w:tab w:val="clear" w:pos="1418"/>
        <w:tab w:val="clear" w:pos="3402"/>
        <w:tab w:val="clear" w:pos="3686"/>
        <w:tab w:val="clear" w:pos="4820"/>
        <w:tab w:val="left" w:pos="2835"/>
        <w:tab w:val="left" w:pos="3119"/>
        <w:tab w:val="left" w:pos="5103"/>
      </w:tabs>
    </w:pPr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2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48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6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5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2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2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3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2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1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95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8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1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87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0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76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23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37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2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7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0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5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6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2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0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26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96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07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46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10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77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66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2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94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8.jpg"/><Relationship Id="rId21" Type="http://schemas.openxmlformats.org/officeDocument/2006/relationships/image" Target="media/image11.jpeg"/><Relationship Id="rId34" Type="http://schemas.openxmlformats.org/officeDocument/2006/relationships/image" Target="media/image23.jpg"/><Relationship Id="rId42" Type="http://schemas.openxmlformats.org/officeDocument/2006/relationships/image" Target="media/image31.jpg"/><Relationship Id="rId47" Type="http://schemas.openxmlformats.org/officeDocument/2006/relationships/image" Target="media/image35.jpeg"/><Relationship Id="rId50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9" Type="http://schemas.openxmlformats.org/officeDocument/2006/relationships/image" Target="media/image18.jpeg"/><Relationship Id="rId11" Type="http://schemas.openxmlformats.org/officeDocument/2006/relationships/image" Target="media/image1.jpg"/><Relationship Id="rId24" Type="http://schemas.openxmlformats.org/officeDocument/2006/relationships/image" Target="media/image14.jpeg"/><Relationship Id="rId32" Type="http://schemas.openxmlformats.org/officeDocument/2006/relationships/image" Target="media/image21.jpeg"/><Relationship Id="rId37" Type="http://schemas.openxmlformats.org/officeDocument/2006/relationships/image" Target="media/image26.jpg"/><Relationship Id="rId40" Type="http://schemas.openxmlformats.org/officeDocument/2006/relationships/image" Target="media/image29.jpeg"/><Relationship Id="rId45" Type="http://schemas.openxmlformats.org/officeDocument/2006/relationships/image" Target="media/image34.emf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image" Target="media/image13.jpeg"/><Relationship Id="rId28" Type="http://schemas.openxmlformats.org/officeDocument/2006/relationships/image" Target="media/image170.jpg"/><Relationship Id="rId36" Type="http://schemas.openxmlformats.org/officeDocument/2006/relationships/image" Target="media/image25.jpg"/><Relationship Id="rId49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0.jpg"/><Relationship Id="rId44" Type="http://schemas.openxmlformats.org/officeDocument/2006/relationships/image" Target="media/image33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image" Target="media/image12.jpeg"/><Relationship Id="rId27" Type="http://schemas.openxmlformats.org/officeDocument/2006/relationships/image" Target="media/image17.jpg"/><Relationship Id="rId30" Type="http://schemas.openxmlformats.org/officeDocument/2006/relationships/image" Target="media/image19.jpg"/><Relationship Id="rId35" Type="http://schemas.openxmlformats.org/officeDocument/2006/relationships/image" Target="media/image24.jpg"/><Relationship Id="rId43" Type="http://schemas.openxmlformats.org/officeDocument/2006/relationships/image" Target="media/image32.jpg"/><Relationship Id="rId48" Type="http://schemas.openxmlformats.org/officeDocument/2006/relationships/header" Target="header1.xml"/><Relationship Id="rId8" Type="http://schemas.openxmlformats.org/officeDocument/2006/relationships/webSettings" Target="webSettings.xml"/><Relationship Id="rId51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2.jpg"/><Relationship Id="rId17" Type="http://schemas.openxmlformats.org/officeDocument/2006/relationships/image" Target="media/image7.emf"/><Relationship Id="rId25" Type="http://schemas.openxmlformats.org/officeDocument/2006/relationships/image" Target="media/image15.jpeg"/><Relationship Id="rId33" Type="http://schemas.openxmlformats.org/officeDocument/2006/relationships/image" Target="media/image22.jpeg"/><Relationship Id="rId38" Type="http://schemas.openxmlformats.org/officeDocument/2006/relationships/image" Target="media/image27.jpg"/><Relationship Id="rId46" Type="http://schemas.openxmlformats.org/officeDocument/2006/relationships/image" Target="media/image340.emf"/><Relationship Id="rId20" Type="http://schemas.openxmlformats.org/officeDocument/2006/relationships/image" Target="media/image10.jpeg"/><Relationship Id="rId41" Type="http://schemas.openxmlformats.org/officeDocument/2006/relationships/image" Target="media/image30.jpe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6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freia\Downloads\CBA%20Primary%20author%20template%20C%20V4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>
            <a:lumMod val="85000"/>
          </a:schemeClr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7975D18DB535449907CCB543CE9A246" ma:contentTypeVersion="9" ma:contentTypeDescription="Create a new document." ma:contentTypeScope="" ma:versionID="f97001b1ceccef1444442476040f30ce">
  <xsd:schema xmlns:xsd="http://www.w3.org/2001/XMLSchema" xmlns:xs="http://www.w3.org/2001/XMLSchema" xmlns:p="http://schemas.microsoft.com/office/2006/metadata/properties" xmlns:ns2="c1820628-dc9e-427a-8eba-50e730be40f5" targetNamespace="http://schemas.microsoft.com/office/2006/metadata/properties" ma:root="true" ma:fieldsID="56a0b7f56de52671a9f48606e9e145c5" ns2:_="">
    <xsd:import namespace="c1820628-dc9e-427a-8eba-50e730be40f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820628-dc9e-427a-8eba-50e730be40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017EF72-34DF-4087-B10D-82A3A75D97A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43C979C-0BB7-4148-B0AA-126C76E2D17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9587788-EAA9-4D61-BF13-79D4A2E1B7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820628-dc9e-427a-8eba-50e730be40f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107634C-DC58-5A40-B228-7374CB2D1B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C:\Users\freia\Downloads\CBA Primary author template C V4.dotx</Template>
  <TotalTime>20</TotalTime>
  <Pages>4</Pages>
  <Words>234</Words>
  <Characters>1340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Freia Layfield</dc:creator>
  <cp:keywords/>
  <dc:description/>
  <cp:lastModifiedBy>Microsoft Office User</cp:lastModifiedBy>
  <cp:revision>21</cp:revision>
  <cp:lastPrinted>2022-05-10T11:02:00Z</cp:lastPrinted>
  <dcterms:created xsi:type="dcterms:W3CDTF">2022-05-10T11:03:00Z</dcterms:created>
  <dcterms:modified xsi:type="dcterms:W3CDTF">2022-06-30T09:36:00Z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9f61502-7731-4690-a118-333634878cc9_Enabled">
    <vt:lpwstr>true</vt:lpwstr>
  </property>
  <property fmtid="{D5CDD505-2E9C-101B-9397-08002B2CF9AE}" pid="3" name="MSIP_Label_89f61502-7731-4690-a118-333634878cc9_SetDate">
    <vt:lpwstr>2020-05-18T12:51:45Z</vt:lpwstr>
  </property>
  <property fmtid="{D5CDD505-2E9C-101B-9397-08002B2CF9AE}" pid="4" name="MSIP_Label_89f61502-7731-4690-a118-333634878cc9_Method">
    <vt:lpwstr>Standard</vt:lpwstr>
  </property>
  <property fmtid="{D5CDD505-2E9C-101B-9397-08002B2CF9AE}" pid="5" name="MSIP_Label_89f61502-7731-4690-a118-333634878cc9_Name">
    <vt:lpwstr>Internal</vt:lpwstr>
  </property>
  <property fmtid="{D5CDD505-2E9C-101B-9397-08002B2CF9AE}" pid="6" name="MSIP_Label_89f61502-7731-4690-a118-333634878cc9_SiteId">
    <vt:lpwstr>91761b62-4c45-43f5-9f0e-be8ad9b551ff</vt:lpwstr>
  </property>
  <property fmtid="{D5CDD505-2E9C-101B-9397-08002B2CF9AE}" pid="7" name="MSIP_Label_89f61502-7731-4690-a118-333634878cc9_ActionId">
    <vt:lpwstr>34af40e9-8555-49a0-9543-000062bd4c79</vt:lpwstr>
  </property>
  <property fmtid="{D5CDD505-2E9C-101B-9397-08002B2CF9AE}" pid="8" name="MSIP_Label_89f61502-7731-4690-a118-333634878cc9_ContentBits">
    <vt:lpwstr>0</vt:lpwstr>
  </property>
  <property fmtid="{D5CDD505-2E9C-101B-9397-08002B2CF9AE}" pid="9" name="ContentTypeId">
    <vt:lpwstr>0x01010087975D18DB535449907CCB543CE9A246</vt:lpwstr>
  </property>
</Properties>
</file>